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818C" w14:textId="77777777" w:rsidR="00CC5ABE" w:rsidRDefault="00CC5ABE" w:rsidP="00593902"/>
    <w:p w14:paraId="5D2DB3F2" w14:textId="77777777" w:rsidR="00D056FE" w:rsidRDefault="00D056FE" w:rsidP="00593902"/>
    <w:tbl>
      <w:tblPr>
        <w:tblW w:w="4252" w:type="dxa"/>
        <w:tblInd w:w="4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</w:tblGrid>
      <w:tr w:rsidR="00D056FE" w:rsidRPr="00EF1B34" w14:paraId="65CEC2E9" w14:textId="77777777" w:rsidTr="00D056FE">
        <w:trPr>
          <w:cantSplit/>
          <w:trHeight w:val="284"/>
        </w:trPr>
        <w:tc>
          <w:tcPr>
            <w:tcW w:w="4252" w:type="dxa"/>
            <w:shd w:val="clear" w:color="auto" w:fill="auto"/>
          </w:tcPr>
          <w:p w14:paraId="7152FB2F" w14:textId="454568DE" w:rsidR="00496A4F" w:rsidRDefault="00EC4F21" w:rsidP="00496A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          </w:t>
            </w:r>
            <w:r w:rsidR="001327E8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TECHNICO Opava s.r.o.</w:t>
            </w:r>
            <w:r w:rsidR="00496A4F" w:rsidRPr="00496A4F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</w:t>
            </w:r>
          </w:p>
          <w:p w14:paraId="12D4F76D" w14:textId="35CDFA44" w:rsidR="001327E8" w:rsidRPr="00496A4F" w:rsidRDefault="001327E8" w:rsidP="00496A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          Vlčková Tereza </w:t>
            </w:r>
          </w:p>
          <w:p w14:paraId="69E570AA" w14:textId="072EA0ED" w:rsidR="00496A4F" w:rsidRPr="00496A4F" w:rsidRDefault="00496A4F" w:rsidP="00496A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          </w:t>
            </w:r>
            <w:r w:rsidR="001327E8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Hradecká 1576</w:t>
            </w:r>
            <w:r w:rsidR="00FD0936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/</w:t>
            </w:r>
            <w:r w:rsidR="001327E8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51</w:t>
            </w:r>
          </w:p>
          <w:p w14:paraId="33DAA3E8" w14:textId="2C163E00" w:rsidR="00F830FF" w:rsidRPr="00EC4F21" w:rsidRDefault="001327E8" w:rsidP="00496A4F">
            <w:pPr>
              <w:autoSpaceDE w:val="0"/>
              <w:autoSpaceDN w:val="0"/>
              <w:adjustRightInd w:val="0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74601</w:t>
            </w:r>
            <w:r w:rsidR="00496A4F" w:rsidRPr="00496A4F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>Opava</w:t>
            </w:r>
            <w:r w:rsidR="00EC4F21"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  <w:t xml:space="preserve">     </w:t>
            </w:r>
          </w:p>
        </w:tc>
      </w:tr>
      <w:tr w:rsidR="00D056FE" w:rsidRPr="00EF1B34" w14:paraId="68DC41C8" w14:textId="77777777" w:rsidTr="00D056FE">
        <w:trPr>
          <w:cantSplit/>
          <w:trHeight w:val="284"/>
        </w:trPr>
        <w:tc>
          <w:tcPr>
            <w:tcW w:w="4252" w:type="dxa"/>
            <w:shd w:val="clear" w:color="auto" w:fill="auto"/>
          </w:tcPr>
          <w:p w14:paraId="4818575C" w14:textId="77777777" w:rsidR="00D056FE" w:rsidRPr="00EC4F21" w:rsidRDefault="00D056FE" w:rsidP="00D056F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056FE" w:rsidRPr="00EF1B34" w14:paraId="46A35757" w14:textId="77777777" w:rsidTr="00D056FE">
        <w:trPr>
          <w:cantSplit/>
          <w:trHeight w:val="284"/>
        </w:trPr>
        <w:tc>
          <w:tcPr>
            <w:tcW w:w="4252" w:type="dxa"/>
            <w:shd w:val="clear" w:color="auto" w:fill="auto"/>
          </w:tcPr>
          <w:p w14:paraId="64D47BEE" w14:textId="77777777" w:rsidR="00D056FE" w:rsidRPr="00EC4F21" w:rsidRDefault="00D056FE" w:rsidP="00D056FE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35A8471" w14:textId="77777777" w:rsidR="00B621BF" w:rsidRDefault="00B621BF" w:rsidP="00593902"/>
    <w:p w14:paraId="4297A2BD" w14:textId="77777777" w:rsidR="00D056FE" w:rsidRDefault="00D056FE" w:rsidP="0083688D">
      <w:pPr>
        <w:jc w:val="right"/>
      </w:pPr>
    </w:p>
    <w:p w14:paraId="4E4B15A2" w14:textId="77777777" w:rsidR="00D056FE" w:rsidRDefault="00D056FE" w:rsidP="0083688D">
      <w:pPr>
        <w:jc w:val="right"/>
      </w:pPr>
    </w:p>
    <w:p w14:paraId="3189D40D" w14:textId="77777777" w:rsidR="00D056FE" w:rsidRDefault="00D056FE" w:rsidP="0083688D">
      <w:pPr>
        <w:jc w:val="right"/>
      </w:pPr>
    </w:p>
    <w:p w14:paraId="0F98B54B" w14:textId="5483B332" w:rsidR="00A15618" w:rsidRPr="00CF4A27" w:rsidRDefault="00D57E28" w:rsidP="0083688D">
      <w:pPr>
        <w:jc w:val="right"/>
        <w:rPr>
          <w:sz w:val="24"/>
          <w:szCs w:val="24"/>
        </w:rPr>
      </w:pPr>
      <w:r w:rsidRPr="00CF4A27">
        <w:rPr>
          <w:sz w:val="24"/>
          <w:szCs w:val="24"/>
        </w:rPr>
        <w:t xml:space="preserve">Trutnov </w:t>
      </w:r>
      <w:r w:rsidR="001327E8">
        <w:rPr>
          <w:sz w:val="24"/>
          <w:szCs w:val="24"/>
        </w:rPr>
        <w:t>23</w:t>
      </w:r>
      <w:r w:rsidR="008F41C2" w:rsidRPr="00CF4A27">
        <w:rPr>
          <w:sz w:val="24"/>
          <w:szCs w:val="24"/>
        </w:rPr>
        <w:t>.</w:t>
      </w:r>
      <w:r w:rsidR="001327E8">
        <w:rPr>
          <w:sz w:val="24"/>
          <w:szCs w:val="24"/>
        </w:rPr>
        <w:t>3</w:t>
      </w:r>
      <w:r w:rsidR="008F41C2" w:rsidRPr="00CF4A27">
        <w:rPr>
          <w:sz w:val="24"/>
          <w:szCs w:val="24"/>
        </w:rPr>
        <w:t>.20</w:t>
      </w:r>
      <w:r w:rsidR="00496A4F">
        <w:rPr>
          <w:sz w:val="24"/>
          <w:szCs w:val="24"/>
        </w:rPr>
        <w:t>2</w:t>
      </w:r>
      <w:r w:rsidR="00FD0936">
        <w:rPr>
          <w:sz w:val="24"/>
          <w:szCs w:val="24"/>
        </w:rPr>
        <w:t>2</w:t>
      </w:r>
    </w:p>
    <w:p w14:paraId="706FA50E" w14:textId="77777777" w:rsidR="00785E3D" w:rsidRDefault="00785E3D" w:rsidP="00AD042D">
      <w:pPr>
        <w:rPr>
          <w:b/>
          <w:i/>
          <w:sz w:val="24"/>
          <w:szCs w:val="24"/>
        </w:rPr>
      </w:pPr>
    </w:p>
    <w:p w14:paraId="061C0DBD" w14:textId="77777777" w:rsidR="00AD042D" w:rsidRPr="00CF4A27" w:rsidRDefault="00D056FE" w:rsidP="00AD042D">
      <w:pPr>
        <w:rPr>
          <w:b/>
          <w:i/>
          <w:sz w:val="24"/>
          <w:szCs w:val="24"/>
        </w:rPr>
      </w:pPr>
      <w:r w:rsidRPr="00CF4A27">
        <w:rPr>
          <w:b/>
          <w:i/>
          <w:sz w:val="24"/>
          <w:szCs w:val="24"/>
        </w:rPr>
        <w:t xml:space="preserve">Věc: </w:t>
      </w:r>
      <w:r w:rsidR="00F830FF">
        <w:rPr>
          <w:b/>
          <w:i/>
          <w:sz w:val="24"/>
          <w:szCs w:val="24"/>
        </w:rPr>
        <w:t>Vyjádření</w:t>
      </w:r>
      <w:r w:rsidR="00FE12D9">
        <w:rPr>
          <w:b/>
          <w:i/>
          <w:sz w:val="24"/>
          <w:szCs w:val="24"/>
        </w:rPr>
        <w:t xml:space="preserve"> </w:t>
      </w:r>
    </w:p>
    <w:p w14:paraId="7D47C4AD" w14:textId="77777777" w:rsidR="00D056FE" w:rsidRDefault="00D056FE" w:rsidP="00AD042D">
      <w:pPr>
        <w:rPr>
          <w:b/>
          <w:i/>
          <w:sz w:val="24"/>
          <w:szCs w:val="24"/>
        </w:rPr>
      </w:pPr>
    </w:p>
    <w:p w14:paraId="455129D1" w14:textId="77777777" w:rsidR="00785E3D" w:rsidRPr="00CF4A27" w:rsidRDefault="00785E3D" w:rsidP="00AD042D">
      <w:pPr>
        <w:rPr>
          <w:b/>
          <w:i/>
          <w:sz w:val="24"/>
          <w:szCs w:val="24"/>
        </w:rPr>
      </w:pPr>
    </w:p>
    <w:p w14:paraId="55BE1243" w14:textId="62002A3D" w:rsidR="00FE12D9" w:rsidRPr="00FE12D9" w:rsidRDefault="00AC6E3A" w:rsidP="00FE12D9">
      <w:pPr>
        <w:ind w:left="709" w:right="252"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 vaší žádosti o vyjádření </w:t>
      </w:r>
      <w:r w:rsidR="00F830FF">
        <w:rPr>
          <w:rFonts w:asciiTheme="minorHAnsi" w:hAnsiTheme="minorHAnsi" w:cstheme="minorHAnsi"/>
          <w:sz w:val="24"/>
          <w:szCs w:val="24"/>
        </w:rPr>
        <w:t xml:space="preserve">ev. č. </w:t>
      </w:r>
      <w:r w:rsidR="00EC4F21" w:rsidRPr="00EC4F21">
        <w:rPr>
          <w:rFonts w:ascii="Arial" w:hAnsi="Arial" w:cs="Arial"/>
          <w:b/>
          <w:bCs/>
          <w:sz w:val="24"/>
          <w:szCs w:val="24"/>
          <w:lang w:eastAsia="cs-CZ"/>
        </w:rPr>
        <w:t>20</w:t>
      </w:r>
      <w:r w:rsidR="00D131DA">
        <w:rPr>
          <w:rFonts w:ascii="Arial" w:hAnsi="Arial" w:cs="Arial"/>
          <w:b/>
          <w:bCs/>
          <w:sz w:val="24"/>
          <w:szCs w:val="24"/>
          <w:lang w:eastAsia="cs-CZ"/>
        </w:rPr>
        <w:t>2</w:t>
      </w:r>
      <w:r w:rsidR="00FD0936">
        <w:rPr>
          <w:rFonts w:ascii="Arial" w:hAnsi="Arial" w:cs="Arial"/>
          <w:b/>
          <w:bCs/>
          <w:sz w:val="24"/>
          <w:szCs w:val="24"/>
          <w:lang w:eastAsia="cs-CZ"/>
        </w:rPr>
        <w:t>23</w:t>
      </w:r>
      <w:r w:rsidR="001327E8">
        <w:rPr>
          <w:rFonts w:ascii="Arial" w:hAnsi="Arial" w:cs="Arial"/>
          <w:b/>
          <w:bCs/>
          <w:sz w:val="24"/>
          <w:szCs w:val="24"/>
          <w:lang w:eastAsia="cs-CZ"/>
        </w:rPr>
        <w:t>63641</w:t>
      </w:r>
      <w:r w:rsidR="00FE12D9" w:rsidRPr="00FE12D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sdělujeme, že </w:t>
      </w:r>
      <w:r w:rsidR="00FE12D9" w:rsidRPr="00FE12D9">
        <w:rPr>
          <w:rFonts w:asciiTheme="minorHAnsi" w:hAnsiTheme="minorHAnsi" w:cstheme="minorHAnsi"/>
          <w:sz w:val="24"/>
          <w:szCs w:val="24"/>
        </w:rPr>
        <w:t>v</w:t>
      </w:r>
      <w:r>
        <w:rPr>
          <w:rFonts w:asciiTheme="minorHAnsi" w:hAnsiTheme="minorHAnsi" w:cstheme="minorHAnsi"/>
          <w:sz w:val="24"/>
          <w:szCs w:val="24"/>
        </w:rPr>
        <w:t> dané oblasti nemáme žádn</w:t>
      </w:r>
      <w:r w:rsidR="00F830FF">
        <w:rPr>
          <w:rFonts w:asciiTheme="minorHAnsi" w:hAnsiTheme="minorHAnsi" w:cstheme="minorHAnsi"/>
          <w:sz w:val="24"/>
          <w:szCs w:val="24"/>
        </w:rPr>
        <w:t>ou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F830FF">
        <w:rPr>
          <w:rFonts w:asciiTheme="minorHAnsi" w:hAnsiTheme="minorHAnsi" w:cstheme="minorHAnsi"/>
          <w:sz w:val="24"/>
          <w:szCs w:val="24"/>
        </w:rPr>
        <w:t>technickou infrastrukturu.</w:t>
      </w:r>
    </w:p>
    <w:p w14:paraId="77CF7E49" w14:textId="77777777" w:rsidR="00FE12D9" w:rsidRDefault="00FE12D9" w:rsidP="00FE12D9">
      <w:pPr>
        <w:ind w:left="1416" w:right="252" w:firstLine="708"/>
        <w:rPr>
          <w:rFonts w:ascii="Arial" w:hAnsi="Arial" w:cs="Arial"/>
          <w:szCs w:val="20"/>
        </w:rPr>
      </w:pPr>
    </w:p>
    <w:p w14:paraId="6E2CB093" w14:textId="77777777" w:rsidR="00D056FE" w:rsidRPr="00CF4A27" w:rsidRDefault="00D056FE" w:rsidP="00AD042D">
      <w:pPr>
        <w:rPr>
          <w:sz w:val="24"/>
          <w:szCs w:val="24"/>
        </w:rPr>
      </w:pPr>
    </w:p>
    <w:p w14:paraId="437EF38F" w14:textId="77777777" w:rsidR="00D056FE" w:rsidRPr="00CF4A27" w:rsidRDefault="00D056FE" w:rsidP="00AD042D">
      <w:pPr>
        <w:rPr>
          <w:sz w:val="24"/>
          <w:szCs w:val="24"/>
        </w:rPr>
      </w:pPr>
    </w:p>
    <w:p w14:paraId="78528E09" w14:textId="77777777" w:rsidR="00D056FE" w:rsidRPr="00CF4A27" w:rsidRDefault="00D056FE" w:rsidP="00D056FE">
      <w:pPr>
        <w:ind w:left="709" w:firstLine="709"/>
        <w:rPr>
          <w:sz w:val="24"/>
          <w:szCs w:val="24"/>
        </w:rPr>
      </w:pPr>
      <w:r w:rsidRPr="00CF4A27">
        <w:rPr>
          <w:sz w:val="24"/>
          <w:szCs w:val="24"/>
        </w:rPr>
        <w:t>S pozdravem</w:t>
      </w:r>
    </w:p>
    <w:p w14:paraId="121FEE5A" w14:textId="77777777" w:rsidR="00D056FE" w:rsidRPr="00CF4A27" w:rsidRDefault="00D056FE" w:rsidP="00D056FE">
      <w:pPr>
        <w:ind w:left="709" w:firstLine="709"/>
        <w:rPr>
          <w:sz w:val="24"/>
          <w:szCs w:val="24"/>
        </w:rPr>
      </w:pPr>
    </w:p>
    <w:p w14:paraId="6E07A891" w14:textId="77777777" w:rsidR="00D056FE" w:rsidRPr="00CF4A27" w:rsidRDefault="00D056FE" w:rsidP="00D056FE">
      <w:pPr>
        <w:ind w:left="709" w:firstLine="709"/>
        <w:rPr>
          <w:sz w:val="24"/>
          <w:szCs w:val="24"/>
        </w:rPr>
      </w:pPr>
    </w:p>
    <w:p w14:paraId="36DAB385" w14:textId="77777777" w:rsidR="00D056FE" w:rsidRPr="00CF4A27" w:rsidRDefault="00D056FE" w:rsidP="00D056FE">
      <w:pPr>
        <w:ind w:left="709" w:firstLine="709"/>
        <w:rPr>
          <w:sz w:val="24"/>
          <w:szCs w:val="24"/>
        </w:rPr>
      </w:pPr>
    </w:p>
    <w:p w14:paraId="7F25BE11" w14:textId="77777777" w:rsidR="00D056FE" w:rsidRPr="00CF4A27" w:rsidRDefault="00AC6E3A" w:rsidP="00AD042D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88A01" wp14:editId="583326C6">
                <wp:simplePos x="0" y="0"/>
                <wp:positionH relativeFrom="column">
                  <wp:posOffset>3390900</wp:posOffset>
                </wp:positionH>
                <wp:positionV relativeFrom="paragraph">
                  <wp:posOffset>185420</wp:posOffset>
                </wp:positionV>
                <wp:extent cx="1076325" cy="733425"/>
                <wp:effectExtent l="0" t="0" r="28575" b="28575"/>
                <wp:wrapNone/>
                <wp:docPr id="1119" name="Volný tvar: obrazec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6325" cy="733425"/>
                        </a:xfrm>
                        <a:custGeom>
                          <a:avLst/>
                          <a:gdLst>
                            <a:gd name="T0" fmla="*/ 2147483646 w 3128"/>
                            <a:gd name="T1" fmla="*/ 2147483646 h 1957"/>
                            <a:gd name="T2" fmla="*/ 2147483646 w 3128"/>
                            <a:gd name="T3" fmla="*/ 2147483646 h 1957"/>
                            <a:gd name="T4" fmla="*/ 2147483646 w 3128"/>
                            <a:gd name="T5" fmla="*/ 2147483646 h 1957"/>
                            <a:gd name="T6" fmla="*/ 2147483646 w 3128"/>
                            <a:gd name="T7" fmla="*/ 2147483646 h 1957"/>
                            <a:gd name="T8" fmla="*/ 2147483646 w 3128"/>
                            <a:gd name="T9" fmla="*/ 2147483646 h 1957"/>
                            <a:gd name="T10" fmla="*/ 2147483646 w 3128"/>
                            <a:gd name="T11" fmla="*/ 0 h 1957"/>
                            <a:gd name="T12" fmla="*/ 2147483646 w 3128"/>
                            <a:gd name="T13" fmla="*/ 2147483646 h 1957"/>
                            <a:gd name="T14" fmla="*/ 2147483646 w 3128"/>
                            <a:gd name="T15" fmla="*/ 2147483646 h 1957"/>
                            <a:gd name="T16" fmla="*/ 2147483646 w 3128"/>
                            <a:gd name="T17" fmla="*/ 2147483646 h 1957"/>
                            <a:gd name="T18" fmla="*/ 2147483646 w 3128"/>
                            <a:gd name="T19" fmla="*/ 2147483646 h 1957"/>
                            <a:gd name="T20" fmla="*/ 2147483646 w 3128"/>
                            <a:gd name="T21" fmla="*/ 2147483646 h 1957"/>
                            <a:gd name="T22" fmla="*/ 2147483646 w 3128"/>
                            <a:gd name="T23" fmla="*/ 2147483646 h 1957"/>
                            <a:gd name="T24" fmla="*/ 2147483646 w 3128"/>
                            <a:gd name="T25" fmla="*/ 2147483646 h 1957"/>
                            <a:gd name="T26" fmla="*/ 2147483646 w 3128"/>
                            <a:gd name="T27" fmla="*/ 2147483646 h 1957"/>
                            <a:gd name="T28" fmla="*/ 2147483646 w 3128"/>
                            <a:gd name="T29" fmla="*/ 2147483646 h 1957"/>
                            <a:gd name="T30" fmla="*/ 2147483646 w 3128"/>
                            <a:gd name="T31" fmla="*/ 2147483646 h 1957"/>
                            <a:gd name="T32" fmla="*/ 2147483646 w 3128"/>
                            <a:gd name="T33" fmla="*/ 2147483646 h 1957"/>
                            <a:gd name="T34" fmla="*/ 2147483646 w 3128"/>
                            <a:gd name="T35" fmla="*/ 2147483646 h 1957"/>
                            <a:gd name="T36" fmla="*/ 2147483646 w 3128"/>
                            <a:gd name="T37" fmla="*/ 2147483646 h 1957"/>
                            <a:gd name="T38" fmla="*/ 2147483646 w 3128"/>
                            <a:gd name="T39" fmla="*/ 2147483646 h 1957"/>
                            <a:gd name="T40" fmla="*/ 0 w 3128"/>
                            <a:gd name="T41" fmla="*/ 2147483646 h 1957"/>
                            <a:gd name="T42" fmla="*/ 2147483646 w 3128"/>
                            <a:gd name="T43" fmla="*/ 2147483646 h 1957"/>
                            <a:gd name="T44" fmla="*/ 2147483646 w 3128"/>
                            <a:gd name="T45" fmla="*/ 2147483646 h 1957"/>
                            <a:gd name="T46" fmla="*/ 2147483646 w 3128"/>
                            <a:gd name="T47" fmla="*/ 2147483646 h 1957"/>
                            <a:gd name="T48" fmla="*/ 2147483646 w 3128"/>
                            <a:gd name="T49" fmla="*/ 2147483646 h 1957"/>
                            <a:gd name="T50" fmla="*/ 2147483646 w 3128"/>
                            <a:gd name="T51" fmla="*/ 2147483646 h 1957"/>
                            <a:gd name="T52" fmla="*/ 2147483646 w 3128"/>
                            <a:gd name="T53" fmla="*/ 2147483646 h 1957"/>
                            <a:gd name="T54" fmla="*/ 2147483646 w 3128"/>
                            <a:gd name="T55" fmla="*/ 2147483646 h 1957"/>
                            <a:gd name="T56" fmla="*/ 2147483646 w 3128"/>
                            <a:gd name="T57" fmla="*/ 2147483646 h 1957"/>
                            <a:gd name="T58" fmla="*/ 2147483646 w 3128"/>
                            <a:gd name="T59" fmla="*/ 2147483646 h 1957"/>
                            <a:gd name="T60" fmla="*/ 2147483646 w 3128"/>
                            <a:gd name="T61" fmla="*/ 2147483646 h 1957"/>
                            <a:gd name="T62" fmla="*/ 2147483646 w 3128"/>
                            <a:gd name="T63" fmla="*/ 2147483646 h 1957"/>
                            <a:gd name="T64" fmla="*/ 2147483646 w 3128"/>
                            <a:gd name="T65" fmla="*/ 2147483646 h 1957"/>
                            <a:gd name="T66" fmla="*/ 2147483646 w 3128"/>
                            <a:gd name="T67" fmla="*/ 2147483646 h 1957"/>
                            <a:gd name="T68" fmla="*/ 2147483646 w 3128"/>
                            <a:gd name="T69" fmla="*/ 2147483646 h 1957"/>
                            <a:gd name="T70" fmla="*/ 2147483646 w 3128"/>
                            <a:gd name="T71" fmla="*/ 2147483646 h 1957"/>
                            <a:gd name="T72" fmla="*/ 2147483646 w 3128"/>
                            <a:gd name="T73" fmla="*/ 2147483646 h 1957"/>
                            <a:gd name="T74" fmla="*/ 2147483646 w 3128"/>
                            <a:gd name="T75" fmla="*/ 2147483646 h 1957"/>
                            <a:gd name="T76" fmla="*/ 2147483646 w 3128"/>
                            <a:gd name="T77" fmla="*/ 2147483646 h 1957"/>
                            <a:gd name="T78" fmla="*/ 2147483646 w 3128"/>
                            <a:gd name="T79" fmla="*/ 2147483646 h 1957"/>
                            <a:gd name="T80" fmla="*/ 2147483646 w 3128"/>
                            <a:gd name="T81" fmla="*/ 2147483646 h 1957"/>
                            <a:gd name="T82" fmla="*/ 2147483646 w 3128"/>
                            <a:gd name="T83" fmla="*/ 2147483646 h 1957"/>
                            <a:gd name="T84" fmla="*/ 2147483646 w 3128"/>
                            <a:gd name="T85" fmla="*/ 2147483646 h 1957"/>
                            <a:gd name="T86" fmla="*/ 2147483646 w 3128"/>
                            <a:gd name="T87" fmla="*/ 2147483646 h 1957"/>
                            <a:gd name="T88" fmla="*/ 2147483646 w 3128"/>
                            <a:gd name="T89" fmla="*/ 2147483646 h 1957"/>
                            <a:gd name="T90" fmla="*/ 2147483646 w 3128"/>
                            <a:gd name="T91" fmla="*/ 2147483646 h 1957"/>
                            <a:gd name="T92" fmla="*/ 2147483646 w 3128"/>
                            <a:gd name="T93" fmla="*/ 2147483646 h 1957"/>
                            <a:gd name="T94" fmla="*/ 2147483646 w 3128"/>
                            <a:gd name="T95" fmla="*/ 2147483646 h 1957"/>
                            <a:gd name="T96" fmla="*/ 2147483646 w 3128"/>
                            <a:gd name="T97" fmla="*/ 2147483646 h 1957"/>
                            <a:gd name="T98" fmla="*/ 2147483646 w 3128"/>
                            <a:gd name="T99" fmla="*/ 2147483646 h 1957"/>
                            <a:gd name="T100" fmla="*/ 2147483646 w 3128"/>
                            <a:gd name="T101" fmla="*/ 2147483646 h 1957"/>
                            <a:gd name="T102" fmla="*/ 2147483646 w 3128"/>
                            <a:gd name="T103" fmla="*/ 2147483646 h 1957"/>
                            <a:gd name="T104" fmla="*/ 2147483646 w 3128"/>
                            <a:gd name="T105" fmla="*/ 2147483646 h 1957"/>
                            <a:gd name="T106" fmla="*/ 2147483646 w 3128"/>
                            <a:gd name="T107" fmla="*/ 2147483646 h 1957"/>
                            <a:gd name="T108" fmla="*/ 2147483646 w 3128"/>
                            <a:gd name="T109" fmla="*/ 2147483646 h 1957"/>
                            <a:gd name="T110" fmla="*/ 2147483646 w 3128"/>
                            <a:gd name="T111" fmla="*/ 2147483646 h 1957"/>
                            <a:gd name="T112" fmla="*/ 2147483646 w 3128"/>
                            <a:gd name="T113" fmla="*/ 2147483646 h 1957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</a:gdLst>
                          <a:ahLst/>
                          <a:cxnLst>
                            <a:cxn ang="T114">
                              <a:pos x="T0" y="T1"/>
                            </a:cxn>
                            <a:cxn ang="T115">
                              <a:pos x="T2" y="T3"/>
                            </a:cxn>
                            <a:cxn ang="T116">
                              <a:pos x="T4" y="T5"/>
                            </a:cxn>
                            <a:cxn ang="T117">
                              <a:pos x="T6" y="T7"/>
                            </a:cxn>
                            <a:cxn ang="T118">
                              <a:pos x="T8" y="T9"/>
                            </a:cxn>
                            <a:cxn ang="T119">
                              <a:pos x="T10" y="T11"/>
                            </a:cxn>
                            <a:cxn ang="T120">
                              <a:pos x="T12" y="T13"/>
                            </a:cxn>
                            <a:cxn ang="T121">
                              <a:pos x="T14" y="T15"/>
                            </a:cxn>
                            <a:cxn ang="T122">
                              <a:pos x="T16" y="T17"/>
                            </a:cxn>
                            <a:cxn ang="T123">
                              <a:pos x="T18" y="T19"/>
                            </a:cxn>
                            <a:cxn ang="T124">
                              <a:pos x="T20" y="T21"/>
                            </a:cxn>
                            <a:cxn ang="T125">
                              <a:pos x="T22" y="T23"/>
                            </a:cxn>
                            <a:cxn ang="T126">
                              <a:pos x="T24" y="T25"/>
                            </a:cxn>
                            <a:cxn ang="T127">
                              <a:pos x="T26" y="T27"/>
                            </a:cxn>
                            <a:cxn ang="T128">
                              <a:pos x="T28" y="T29"/>
                            </a:cxn>
                            <a:cxn ang="T129">
                              <a:pos x="T30" y="T31"/>
                            </a:cxn>
                            <a:cxn ang="T130">
                              <a:pos x="T32" y="T33"/>
                            </a:cxn>
                            <a:cxn ang="T131">
                              <a:pos x="T34" y="T35"/>
                            </a:cxn>
                            <a:cxn ang="T132">
                              <a:pos x="T36" y="T37"/>
                            </a:cxn>
                            <a:cxn ang="T133">
                              <a:pos x="T38" y="T39"/>
                            </a:cxn>
                            <a:cxn ang="T134">
                              <a:pos x="T40" y="T41"/>
                            </a:cxn>
                            <a:cxn ang="T135">
                              <a:pos x="T42" y="T43"/>
                            </a:cxn>
                            <a:cxn ang="T136">
                              <a:pos x="T44" y="T45"/>
                            </a:cxn>
                            <a:cxn ang="T137">
                              <a:pos x="T46" y="T47"/>
                            </a:cxn>
                            <a:cxn ang="T138">
                              <a:pos x="T48" y="T49"/>
                            </a:cxn>
                            <a:cxn ang="T139">
                              <a:pos x="T50" y="T51"/>
                            </a:cxn>
                            <a:cxn ang="T140">
                              <a:pos x="T52" y="T53"/>
                            </a:cxn>
                            <a:cxn ang="T141">
                              <a:pos x="T54" y="T55"/>
                            </a:cxn>
                            <a:cxn ang="T142">
                              <a:pos x="T56" y="T57"/>
                            </a:cxn>
                            <a:cxn ang="T143">
                              <a:pos x="T58" y="T59"/>
                            </a:cxn>
                            <a:cxn ang="T144">
                              <a:pos x="T60" y="T61"/>
                            </a:cxn>
                            <a:cxn ang="T145">
                              <a:pos x="T62" y="T63"/>
                            </a:cxn>
                            <a:cxn ang="T146">
                              <a:pos x="T64" y="T65"/>
                            </a:cxn>
                            <a:cxn ang="T147">
                              <a:pos x="T66" y="T67"/>
                            </a:cxn>
                            <a:cxn ang="T148">
                              <a:pos x="T68" y="T69"/>
                            </a:cxn>
                            <a:cxn ang="T149">
                              <a:pos x="T70" y="T71"/>
                            </a:cxn>
                            <a:cxn ang="T150">
                              <a:pos x="T72" y="T73"/>
                            </a:cxn>
                            <a:cxn ang="T151">
                              <a:pos x="T74" y="T75"/>
                            </a:cxn>
                            <a:cxn ang="T152">
                              <a:pos x="T76" y="T77"/>
                            </a:cxn>
                            <a:cxn ang="T153">
                              <a:pos x="T78" y="T79"/>
                            </a:cxn>
                            <a:cxn ang="T154">
                              <a:pos x="T80" y="T81"/>
                            </a:cxn>
                            <a:cxn ang="T155">
                              <a:pos x="T82" y="T83"/>
                            </a:cxn>
                            <a:cxn ang="T156">
                              <a:pos x="T84" y="T85"/>
                            </a:cxn>
                            <a:cxn ang="T157">
                              <a:pos x="T86" y="T87"/>
                            </a:cxn>
                            <a:cxn ang="T158">
                              <a:pos x="T88" y="T89"/>
                            </a:cxn>
                            <a:cxn ang="T159">
                              <a:pos x="T90" y="T91"/>
                            </a:cxn>
                            <a:cxn ang="T160">
                              <a:pos x="T92" y="T93"/>
                            </a:cxn>
                            <a:cxn ang="T161">
                              <a:pos x="T94" y="T95"/>
                            </a:cxn>
                            <a:cxn ang="T162">
                              <a:pos x="T96" y="T97"/>
                            </a:cxn>
                            <a:cxn ang="T163">
                              <a:pos x="T98" y="T99"/>
                            </a:cxn>
                            <a:cxn ang="T164">
                              <a:pos x="T100" y="T101"/>
                            </a:cxn>
                            <a:cxn ang="T165">
                              <a:pos x="T102" y="T103"/>
                            </a:cxn>
                            <a:cxn ang="T166">
                              <a:pos x="T104" y="T105"/>
                            </a:cxn>
                            <a:cxn ang="T167">
                              <a:pos x="T106" y="T107"/>
                            </a:cxn>
                            <a:cxn ang="T168">
                              <a:pos x="T108" y="T109"/>
                            </a:cxn>
                            <a:cxn ang="T169">
                              <a:pos x="T110" y="T111"/>
                            </a:cxn>
                            <a:cxn ang="T170">
                              <a:pos x="T112" y="T113"/>
                            </a:cxn>
                          </a:cxnLst>
                          <a:rect l="0" t="0" r="r" b="b"/>
                          <a:pathLst>
                            <a:path w="3128" h="1957">
                              <a:moveTo>
                                <a:pt x="1011" y="771"/>
                              </a:moveTo>
                              <a:lnTo>
                                <a:pt x="1065" y="741"/>
                              </a:lnTo>
                              <a:lnTo>
                                <a:pt x="1142" y="689"/>
                              </a:lnTo>
                              <a:lnTo>
                                <a:pt x="1230" y="617"/>
                              </a:lnTo>
                              <a:lnTo>
                                <a:pt x="1337" y="524"/>
                              </a:lnTo>
                              <a:lnTo>
                                <a:pt x="1449" y="420"/>
                              </a:lnTo>
                              <a:lnTo>
                                <a:pt x="1567" y="311"/>
                              </a:lnTo>
                              <a:lnTo>
                                <a:pt x="1674" y="207"/>
                              </a:lnTo>
                              <a:lnTo>
                                <a:pt x="1762" y="114"/>
                              </a:lnTo>
                              <a:lnTo>
                                <a:pt x="1833" y="42"/>
                              </a:lnTo>
                              <a:lnTo>
                                <a:pt x="1875" y="0"/>
                              </a:lnTo>
                              <a:lnTo>
                                <a:pt x="1875" y="32"/>
                              </a:lnTo>
                              <a:lnTo>
                                <a:pt x="1833" y="104"/>
                              </a:lnTo>
                              <a:lnTo>
                                <a:pt x="1799" y="192"/>
                              </a:lnTo>
                              <a:lnTo>
                                <a:pt x="1757" y="281"/>
                              </a:lnTo>
                              <a:lnTo>
                                <a:pt x="1714" y="363"/>
                              </a:lnTo>
                              <a:lnTo>
                                <a:pt x="1686" y="435"/>
                              </a:lnTo>
                              <a:lnTo>
                                <a:pt x="1662" y="477"/>
                              </a:lnTo>
                              <a:lnTo>
                                <a:pt x="1662" y="492"/>
                              </a:lnTo>
                              <a:lnTo>
                                <a:pt x="1662" y="471"/>
                              </a:lnTo>
                              <a:lnTo>
                                <a:pt x="1680" y="414"/>
                              </a:lnTo>
                              <a:lnTo>
                                <a:pt x="1709" y="353"/>
                              </a:lnTo>
                              <a:lnTo>
                                <a:pt x="1732" y="281"/>
                              </a:lnTo>
                              <a:lnTo>
                                <a:pt x="1762" y="207"/>
                              </a:lnTo>
                              <a:lnTo>
                                <a:pt x="1780" y="150"/>
                              </a:lnTo>
                              <a:lnTo>
                                <a:pt x="1780" y="125"/>
                              </a:lnTo>
                              <a:lnTo>
                                <a:pt x="1732" y="146"/>
                              </a:lnTo>
                              <a:lnTo>
                                <a:pt x="1650" y="213"/>
                              </a:lnTo>
                              <a:lnTo>
                                <a:pt x="1537" y="332"/>
                              </a:lnTo>
                              <a:lnTo>
                                <a:pt x="1395" y="498"/>
                              </a:lnTo>
                              <a:lnTo>
                                <a:pt x="1224" y="710"/>
                              </a:lnTo>
                              <a:lnTo>
                                <a:pt x="1023" y="959"/>
                              </a:lnTo>
                              <a:lnTo>
                                <a:pt x="822" y="1217"/>
                              </a:lnTo>
                              <a:lnTo>
                                <a:pt x="627" y="1466"/>
                              </a:lnTo>
                              <a:lnTo>
                                <a:pt x="456" y="1673"/>
                              </a:lnTo>
                              <a:lnTo>
                                <a:pt x="314" y="1827"/>
                              </a:lnTo>
                              <a:lnTo>
                                <a:pt x="201" y="1926"/>
                              </a:lnTo>
                              <a:lnTo>
                                <a:pt x="106" y="1956"/>
                              </a:lnTo>
                              <a:lnTo>
                                <a:pt x="36" y="1910"/>
                              </a:lnTo>
                              <a:lnTo>
                                <a:pt x="0" y="1796"/>
                              </a:lnTo>
                              <a:lnTo>
                                <a:pt x="0" y="1631"/>
                              </a:lnTo>
                              <a:lnTo>
                                <a:pt x="18" y="1439"/>
                              </a:lnTo>
                              <a:lnTo>
                                <a:pt x="64" y="1242"/>
                              </a:lnTo>
                              <a:lnTo>
                                <a:pt x="136" y="1062"/>
                              </a:lnTo>
                              <a:lnTo>
                                <a:pt x="231" y="906"/>
                              </a:lnTo>
                              <a:lnTo>
                                <a:pt x="349" y="809"/>
                              </a:lnTo>
                              <a:lnTo>
                                <a:pt x="490" y="767"/>
                              </a:lnTo>
                              <a:lnTo>
                                <a:pt x="657" y="782"/>
                              </a:lnTo>
                              <a:lnTo>
                                <a:pt x="846" y="855"/>
                              </a:lnTo>
                              <a:lnTo>
                                <a:pt x="1065" y="953"/>
                              </a:lnTo>
                              <a:lnTo>
                                <a:pt x="1312" y="1056"/>
                              </a:lnTo>
                              <a:lnTo>
                                <a:pt x="1579" y="1149"/>
                              </a:lnTo>
                              <a:lnTo>
                                <a:pt x="1845" y="1223"/>
                              </a:lnTo>
                              <a:lnTo>
                                <a:pt x="2110" y="1263"/>
                              </a:lnTo>
                              <a:lnTo>
                                <a:pt x="2372" y="1263"/>
                              </a:lnTo>
                              <a:lnTo>
                                <a:pt x="2602" y="1223"/>
                              </a:lnTo>
                              <a:lnTo>
                                <a:pt x="2804" y="1139"/>
                              </a:lnTo>
                              <a:lnTo>
                                <a:pt x="2957" y="1031"/>
                              </a:lnTo>
                              <a:lnTo>
                                <a:pt x="3057" y="902"/>
                              </a:lnTo>
                              <a:lnTo>
                                <a:pt x="3111" y="777"/>
                              </a:lnTo>
                              <a:lnTo>
                                <a:pt x="3127" y="653"/>
                              </a:lnTo>
                              <a:lnTo>
                                <a:pt x="3105" y="539"/>
                              </a:lnTo>
                              <a:lnTo>
                                <a:pt x="3039" y="446"/>
                              </a:lnTo>
                              <a:lnTo>
                                <a:pt x="2944" y="378"/>
                              </a:lnTo>
                              <a:lnTo>
                                <a:pt x="2832" y="338"/>
                              </a:lnTo>
                              <a:lnTo>
                                <a:pt x="2709" y="338"/>
                              </a:lnTo>
                              <a:lnTo>
                                <a:pt x="2579" y="338"/>
                              </a:lnTo>
                              <a:lnTo>
                                <a:pt x="2436" y="405"/>
                              </a:lnTo>
                              <a:lnTo>
                                <a:pt x="2283" y="503"/>
                              </a:lnTo>
                              <a:lnTo>
                                <a:pt x="2117" y="642"/>
                              </a:lnTo>
                              <a:lnTo>
                                <a:pt x="1939" y="834"/>
                              </a:lnTo>
                              <a:lnTo>
                                <a:pt x="1769" y="1041"/>
                              </a:lnTo>
                              <a:lnTo>
                                <a:pt x="1620" y="1253"/>
                              </a:lnTo>
                              <a:lnTo>
                                <a:pt x="1502" y="1455"/>
                              </a:lnTo>
                              <a:lnTo>
                                <a:pt x="1419" y="1641"/>
                              </a:lnTo>
                              <a:lnTo>
                                <a:pt x="1389" y="1781"/>
                              </a:lnTo>
                              <a:lnTo>
                                <a:pt x="1419" y="1853"/>
                              </a:lnTo>
                              <a:lnTo>
                                <a:pt x="1495" y="1853"/>
                              </a:lnTo>
                              <a:lnTo>
                                <a:pt x="1608" y="1791"/>
                              </a:lnTo>
                              <a:lnTo>
                                <a:pt x="1739" y="1688"/>
                              </a:lnTo>
                              <a:lnTo>
                                <a:pt x="1857" y="1569"/>
                              </a:lnTo>
                              <a:lnTo>
                                <a:pt x="1945" y="1460"/>
                              </a:lnTo>
                              <a:lnTo>
                                <a:pt x="1994" y="1377"/>
                              </a:lnTo>
                              <a:lnTo>
                                <a:pt x="1994" y="1346"/>
                              </a:lnTo>
                              <a:lnTo>
                                <a:pt x="1964" y="1346"/>
                              </a:lnTo>
                              <a:lnTo>
                                <a:pt x="1927" y="1403"/>
                              </a:lnTo>
                              <a:lnTo>
                                <a:pt x="1893" y="1476"/>
                              </a:lnTo>
                              <a:lnTo>
                                <a:pt x="1863" y="1559"/>
                              </a:lnTo>
                              <a:lnTo>
                                <a:pt x="1839" y="1637"/>
                              </a:lnTo>
                              <a:lnTo>
                                <a:pt x="1839" y="1698"/>
                              </a:lnTo>
                              <a:lnTo>
                                <a:pt x="1863" y="1724"/>
                              </a:lnTo>
                              <a:lnTo>
                                <a:pt x="1904" y="1724"/>
                              </a:lnTo>
                              <a:lnTo>
                                <a:pt x="1939" y="1692"/>
                              </a:lnTo>
                              <a:lnTo>
                                <a:pt x="1982" y="1652"/>
                              </a:lnTo>
                              <a:lnTo>
                                <a:pt x="2010" y="1610"/>
                              </a:lnTo>
                              <a:lnTo>
                                <a:pt x="2028" y="1584"/>
                              </a:lnTo>
                              <a:lnTo>
                                <a:pt x="2028" y="1569"/>
                              </a:lnTo>
                              <a:lnTo>
                                <a:pt x="2028" y="1599"/>
                              </a:lnTo>
                              <a:lnTo>
                                <a:pt x="2028" y="1631"/>
                              </a:lnTo>
                              <a:lnTo>
                                <a:pt x="2052" y="1652"/>
                              </a:lnTo>
                              <a:lnTo>
                                <a:pt x="2070" y="1667"/>
                              </a:lnTo>
                              <a:lnTo>
                                <a:pt x="2100" y="1667"/>
                              </a:lnTo>
                              <a:lnTo>
                                <a:pt x="2129" y="1667"/>
                              </a:lnTo>
                              <a:lnTo>
                                <a:pt x="2164" y="1631"/>
                              </a:lnTo>
                              <a:lnTo>
                                <a:pt x="2194" y="1605"/>
                              </a:lnTo>
                              <a:lnTo>
                                <a:pt x="2164" y="1637"/>
                              </a:lnTo>
                              <a:lnTo>
                                <a:pt x="2134" y="1677"/>
                              </a:lnTo>
                              <a:lnTo>
                                <a:pt x="2104" y="1724"/>
                              </a:lnTo>
                              <a:lnTo>
                                <a:pt x="2088" y="1766"/>
                              </a:lnTo>
                              <a:lnTo>
                                <a:pt x="2088" y="1791"/>
                              </a:lnTo>
                              <a:lnTo>
                                <a:pt x="2085" y="1788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1F497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BC16C" id="Volný tvar: obrazec 1119" o:spid="_x0000_s1026" style="position:absolute;margin-left:267pt;margin-top:14.6pt;width:84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28,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" path="m1011,771r54,-30l1142,689r88,-72l1337,524,1449,420,1567,311,1674,207r88,-93l1833,42,1875,r,32l1833,104r-34,88l1757,281r-43,82l1686,435r-24,42l1662,492r,-21l1680,414r29,-61l1732,281r30,-74l1780,150r,-25l1732,146r-82,67l1537,332,1395,498,1224,710,1023,959,822,1217,627,1466,456,1673,314,1827r-113,99l106,1956,36,1910,,1796,,1631,18,1439,64,1242r72,-180l231,906,349,809,490,767r167,15l846,855r219,98l1312,1056r267,93l1845,1223r265,40l2372,1263r230,-40l2804,1139r153,-108l3057,902r54,-125l3127,653,3105,539r-66,-93l2944,378,2832,338r-123,l2579,338r-143,67l2283,503,2117,642,1939,834r-170,207l1620,1253r-118,202l1419,1641r-30,140l1419,1853r76,l1608,1791r131,-103l1857,1569r88,-109l1994,1377r,-31l1964,1346r-37,57l1893,1476r-30,83l1839,1637r,61l1863,1724r41,l1939,1692r43,-40l2010,1610r18,-26l2028,1569r,30l2028,1631r24,21l2070,1667r30,l2129,1667r35,-36l2194,1605r-30,32l2134,1677r-30,47l2088,1766r,25l2085,1788e" filled="f" strokecolor="#1f497d">
                <v:path arrowok="t" o:connecttype="custom" o:connectlocs="2147483646,2147483646;2147483646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"/>
              </v:shape>
            </w:pict>
          </mc:Fallback>
        </mc:AlternateContent>
      </w:r>
      <w:r w:rsidR="00D056FE" w:rsidRPr="00CF4A27">
        <w:rPr>
          <w:sz w:val="24"/>
          <w:szCs w:val="24"/>
        </w:rPr>
        <w:tab/>
      </w:r>
      <w:r w:rsidR="00D056FE" w:rsidRPr="00CF4A27">
        <w:rPr>
          <w:sz w:val="24"/>
          <w:szCs w:val="24"/>
        </w:rPr>
        <w:tab/>
      </w:r>
      <w:r w:rsidR="00D056FE" w:rsidRPr="00CF4A27">
        <w:rPr>
          <w:sz w:val="24"/>
          <w:szCs w:val="24"/>
        </w:rPr>
        <w:tab/>
      </w:r>
      <w:r w:rsidR="00D056FE" w:rsidRPr="00CF4A27">
        <w:rPr>
          <w:sz w:val="24"/>
          <w:szCs w:val="24"/>
        </w:rPr>
        <w:tab/>
      </w:r>
      <w:r w:rsidR="00D056FE" w:rsidRPr="00CF4A27">
        <w:rPr>
          <w:sz w:val="24"/>
          <w:szCs w:val="24"/>
        </w:rPr>
        <w:tab/>
      </w:r>
      <w:r w:rsidR="00D056FE" w:rsidRPr="00CF4A27">
        <w:rPr>
          <w:sz w:val="24"/>
          <w:szCs w:val="24"/>
        </w:rPr>
        <w:tab/>
        <w:t>Ing. Jaroslav Kubec</w:t>
      </w:r>
    </w:p>
    <w:p w14:paraId="65F9A0B0" w14:textId="77777777" w:rsidR="00D056FE" w:rsidRPr="00CF4A27" w:rsidRDefault="00D056FE" w:rsidP="00AD042D">
      <w:pPr>
        <w:rPr>
          <w:sz w:val="24"/>
          <w:szCs w:val="24"/>
        </w:rPr>
      </w:pPr>
      <w:r w:rsidRPr="00CF4A27">
        <w:rPr>
          <w:sz w:val="24"/>
          <w:szCs w:val="24"/>
        </w:rPr>
        <w:tab/>
      </w:r>
      <w:r w:rsidRPr="00CF4A27">
        <w:rPr>
          <w:sz w:val="24"/>
          <w:szCs w:val="24"/>
        </w:rPr>
        <w:tab/>
      </w:r>
      <w:r w:rsidRPr="00CF4A27">
        <w:rPr>
          <w:sz w:val="24"/>
          <w:szCs w:val="24"/>
        </w:rPr>
        <w:tab/>
      </w:r>
      <w:r w:rsidRPr="00CF4A27">
        <w:rPr>
          <w:sz w:val="24"/>
          <w:szCs w:val="24"/>
        </w:rPr>
        <w:tab/>
      </w:r>
      <w:r w:rsidRPr="00CF4A27">
        <w:rPr>
          <w:sz w:val="24"/>
          <w:szCs w:val="24"/>
        </w:rPr>
        <w:tab/>
      </w:r>
      <w:r w:rsidRPr="00CF4A27">
        <w:rPr>
          <w:sz w:val="24"/>
          <w:szCs w:val="24"/>
        </w:rPr>
        <w:tab/>
        <w:t>Ředitel společnosti</w:t>
      </w:r>
    </w:p>
    <w:p w14:paraId="34966C5C" w14:textId="77777777" w:rsidR="00D056FE" w:rsidRDefault="00D056FE" w:rsidP="00AD042D"/>
    <w:p w14:paraId="09C7D8E5" w14:textId="77777777" w:rsidR="00D056FE" w:rsidRPr="00D056FE" w:rsidRDefault="00D056FE" w:rsidP="00AD042D"/>
    <w:sectPr w:rsidR="00D056FE" w:rsidRPr="00D056FE" w:rsidSect="009E529B">
      <w:headerReference w:type="default" r:id="rId7"/>
      <w:footerReference w:type="default" r:id="rId8"/>
      <w:footerReference w:type="first" r:id="rId9"/>
      <w:pgSz w:w="11906" w:h="16838" w:code="9"/>
      <w:pgMar w:top="1814" w:right="1418" w:bottom="1701" w:left="1418" w:header="737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A1CDB" w14:textId="77777777" w:rsidR="002F0E8B" w:rsidRDefault="002F0E8B" w:rsidP="006A4E7B">
      <w:r>
        <w:separator/>
      </w:r>
    </w:p>
  </w:endnote>
  <w:endnote w:type="continuationSeparator" w:id="0">
    <w:p w14:paraId="310B22F3" w14:textId="77777777" w:rsidR="002F0E8B" w:rsidRDefault="002F0E8B" w:rsidP="006A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593902" w:rsidRPr="00EF1B34" w14:paraId="71A9248B" w14:textId="77777777" w:rsidTr="00EF1B34">
      <w:trPr>
        <w:trHeight w:val="680"/>
      </w:trPr>
      <w:tc>
        <w:tcPr>
          <w:tcW w:w="5000" w:type="pct"/>
          <w:shd w:val="clear" w:color="auto" w:fill="auto"/>
          <w:vAlign w:val="bottom"/>
        </w:tcPr>
        <w:p w14:paraId="79390137" w14:textId="77777777" w:rsidR="00593902" w:rsidRPr="00EF1B34" w:rsidRDefault="00593902" w:rsidP="00EF1B34">
          <w:pPr>
            <w:pStyle w:val="Zpat"/>
            <w:jc w:val="left"/>
          </w:pPr>
          <w:r w:rsidRPr="00EF1B34">
            <w:rPr>
              <w:color w:val="15BAE5"/>
            </w:rPr>
            <w:t xml:space="preserve">TTC </w:t>
          </w:r>
          <w:r w:rsidR="00EC41B8">
            <w:rPr>
              <w:color w:val="15BAE5"/>
            </w:rPr>
            <w:t>ATRIUM</w:t>
          </w:r>
          <w:r w:rsidRPr="00EF1B34">
            <w:rPr>
              <w:color w:val="15BAE5"/>
            </w:rPr>
            <w:t>, s.r.o.</w:t>
          </w:r>
          <w:r w:rsidRPr="00EF1B34">
            <w:t xml:space="preserve">, </w:t>
          </w:r>
          <w:r w:rsidR="00EC41B8">
            <w:t>Komenského</w:t>
          </w:r>
          <w:r w:rsidRPr="00EF1B34">
            <w:t xml:space="preserve"> </w:t>
          </w:r>
          <w:r w:rsidR="00EC41B8">
            <w:t>821</w:t>
          </w:r>
          <w:r w:rsidRPr="00EF1B34">
            <w:t xml:space="preserve">, </w:t>
          </w:r>
          <w:r w:rsidR="00EC41B8">
            <w:t>541 01 Trutnov</w:t>
          </w:r>
        </w:p>
        <w:p w14:paraId="1AF0A440" w14:textId="77777777" w:rsidR="00593902" w:rsidRPr="00EF1B34" w:rsidRDefault="00593902" w:rsidP="00EF538C">
          <w:pPr>
            <w:pStyle w:val="Zpat"/>
            <w:rPr>
              <w:rStyle w:val="Hypertextovodkaz"/>
              <w:color w:val="auto"/>
              <w:u w:val="none"/>
            </w:rPr>
          </w:pPr>
          <w:r w:rsidRPr="00EF1B34">
            <w:t>tel.: +420</w:t>
          </w:r>
          <w:r w:rsidR="00EC41B8">
            <w:t> 499 907</w:t>
          </w:r>
          <w:r w:rsidRPr="00EF1B34">
            <w:t xml:space="preserve"> 111, e-mail: </w:t>
          </w:r>
          <w:r w:rsidR="00EC41B8">
            <w:t>ttc-atrium@ttc.cz</w:t>
          </w:r>
          <w:r w:rsidRPr="00EF1B34">
            <w:t xml:space="preserve">, </w:t>
          </w:r>
          <w:hyperlink r:id="rId1" w:history="1">
            <w:r w:rsidR="00EC41B8" w:rsidRPr="0039432D">
              <w:rPr>
                <w:rStyle w:val="Hypertextovodkaz"/>
              </w:rPr>
              <w:t>www.ttc-atrium.cz</w:t>
            </w:r>
          </w:hyperlink>
        </w:p>
        <w:p w14:paraId="1CD9FC1A" w14:textId="77777777" w:rsidR="00593902" w:rsidRPr="00EF1B34" w:rsidRDefault="00593902" w:rsidP="00EF538C">
          <w:pPr>
            <w:pStyle w:val="Zpat"/>
          </w:pPr>
          <w:r w:rsidRPr="00EF1B34">
            <w:t xml:space="preserve">IČ: </w:t>
          </w:r>
          <w:r w:rsidR="00EC41B8">
            <w:t>274</w:t>
          </w:r>
          <w:r w:rsidRPr="00EF1B34">
            <w:t xml:space="preserve"> </w:t>
          </w:r>
          <w:r w:rsidR="00EC41B8">
            <w:t>36</w:t>
          </w:r>
          <w:r w:rsidRPr="00EF1B34">
            <w:t xml:space="preserve"> </w:t>
          </w:r>
          <w:r w:rsidR="00EC41B8">
            <w:t>659</w:t>
          </w:r>
          <w:r w:rsidRPr="00EF1B34">
            <w:t>, DIČ: CZ</w:t>
          </w:r>
          <w:r w:rsidR="00EC41B8">
            <w:t>27436659</w:t>
          </w:r>
          <w:r w:rsidRPr="00EF1B34">
            <w:t xml:space="preserve">, společnost je zapsána v </w:t>
          </w:r>
          <w:r w:rsidR="00EC41B8">
            <w:t>Obchodním</w:t>
          </w:r>
          <w:r w:rsidRPr="00EF1B34">
            <w:t xml:space="preserve"> rejstříku </w:t>
          </w:r>
          <w:r w:rsidR="00EC41B8">
            <w:t>Krajského</w:t>
          </w:r>
          <w:r w:rsidRPr="00EF1B34">
            <w:t xml:space="preserve"> soudu v</w:t>
          </w:r>
          <w:r w:rsidR="00EC41B8">
            <w:t> Hradci Králové</w:t>
          </w:r>
          <w:r w:rsidRPr="00EF1B34">
            <w:t>, spisová značka: C </w:t>
          </w:r>
          <w:r w:rsidR="00EC41B8">
            <w:t>22828</w:t>
          </w:r>
        </w:p>
      </w:tc>
    </w:tr>
  </w:tbl>
  <w:p w14:paraId="00EBE40F" w14:textId="77777777" w:rsidR="00D76D23" w:rsidRPr="00BE1472" w:rsidRDefault="00D76D23" w:rsidP="00BE1472">
    <w:pPr>
      <w:pStyle w:val="Zpat"/>
      <w:tabs>
        <w:tab w:val="clear" w:pos="9072"/>
        <w:tab w:val="right" w:pos="9354"/>
      </w:tabs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51"/>
      <w:gridCol w:w="819"/>
    </w:tblGrid>
    <w:tr w:rsidR="00BE1472" w:rsidRPr="00EF1B34" w14:paraId="6E352A5B" w14:textId="77777777" w:rsidTr="00EF1B34">
      <w:trPr>
        <w:trHeight w:val="680"/>
      </w:trPr>
      <w:tc>
        <w:tcPr>
          <w:tcW w:w="8505" w:type="dxa"/>
          <w:shd w:val="clear" w:color="auto" w:fill="auto"/>
          <w:vAlign w:val="bottom"/>
        </w:tcPr>
        <w:p w14:paraId="215CA312" w14:textId="77777777" w:rsidR="00BE1472" w:rsidRPr="00EF1B34" w:rsidRDefault="00BE1472" w:rsidP="00EF1B34">
          <w:pPr>
            <w:pStyle w:val="Zpat"/>
            <w:jc w:val="left"/>
          </w:pPr>
          <w:r w:rsidRPr="00EF1B34">
            <w:rPr>
              <w:color w:val="15BAE5"/>
            </w:rPr>
            <w:t>TTC TELEKOMUNIKACE, s.r.o.</w:t>
          </w:r>
          <w:r w:rsidRPr="00EF1B34">
            <w:t>, Třebohostická 987/5, 100 00 Praha 10</w:t>
          </w:r>
        </w:p>
        <w:p w14:paraId="79E8A7F3" w14:textId="77777777" w:rsidR="00BE1472" w:rsidRPr="00EF1B34" w:rsidRDefault="00BE1472" w:rsidP="00BE1472">
          <w:pPr>
            <w:pStyle w:val="Zpat"/>
            <w:rPr>
              <w:rStyle w:val="Hypertextovodkaz"/>
              <w:color w:val="auto"/>
              <w:u w:val="none"/>
            </w:rPr>
          </w:pPr>
          <w:r w:rsidRPr="00EF1B34">
            <w:t xml:space="preserve">tel.: +420 234 052 111, fax: +420 234 052 999, e-mail: </w:t>
          </w:r>
          <w:hyperlink r:id="rId1" w:history="1">
            <w:r w:rsidRPr="00EF1B34">
              <w:rPr>
                <w:rStyle w:val="Hypertextovodkaz"/>
                <w:color w:val="auto"/>
                <w:u w:val="none"/>
              </w:rPr>
              <w:t>info@ttc.cz</w:t>
            </w:r>
          </w:hyperlink>
          <w:r w:rsidRPr="00EF1B34">
            <w:t xml:space="preserve">, </w:t>
          </w:r>
          <w:hyperlink r:id="rId2" w:history="1">
            <w:r w:rsidRPr="00EF1B34">
              <w:rPr>
                <w:rStyle w:val="Hypertextovodkaz"/>
                <w:color w:val="auto"/>
                <w:u w:val="none"/>
              </w:rPr>
              <w:t>www.ttc-telekomunikace.cz</w:t>
            </w:r>
          </w:hyperlink>
        </w:p>
        <w:p w14:paraId="6D80213E" w14:textId="77777777" w:rsidR="00BE1472" w:rsidRPr="00EF1B34" w:rsidRDefault="00BE1472" w:rsidP="00BE1472">
          <w:pPr>
            <w:pStyle w:val="Zpat"/>
          </w:pPr>
          <w:r w:rsidRPr="00EF1B34">
            <w:t>IČ: 411 94 403, DIČ: CZ41194403, společnost je zapsána v Obchodním rejstříku Městského soudu v Praze, spisová značka: C 4736</w:t>
          </w:r>
        </w:p>
      </w:tc>
      <w:tc>
        <w:tcPr>
          <w:tcW w:w="849" w:type="dxa"/>
          <w:tcBorders>
            <w:bottom w:val="nil"/>
          </w:tcBorders>
          <w:shd w:val="clear" w:color="auto" w:fill="auto"/>
        </w:tcPr>
        <w:p w14:paraId="67882D0D" w14:textId="77777777" w:rsidR="00BE1472" w:rsidRPr="00EF1B34" w:rsidRDefault="00BE1472" w:rsidP="00EF1B34">
          <w:pPr>
            <w:pStyle w:val="Zpat"/>
            <w:jc w:val="left"/>
            <w:rPr>
              <w:color w:val="15BAE5"/>
            </w:rPr>
          </w:pPr>
        </w:p>
      </w:tc>
    </w:tr>
    <w:tr w:rsidR="00BE1472" w:rsidRPr="00EF1B34" w14:paraId="0B594422" w14:textId="77777777" w:rsidTr="00EF1B34">
      <w:trPr>
        <w:trHeight w:val="255"/>
      </w:trPr>
      <w:tc>
        <w:tcPr>
          <w:tcW w:w="8505" w:type="dxa"/>
          <w:shd w:val="clear" w:color="auto" w:fill="auto"/>
          <w:vAlign w:val="bottom"/>
        </w:tcPr>
        <w:p w14:paraId="08A6CEB6" w14:textId="77777777" w:rsidR="00BE1472" w:rsidRPr="00EF1B34" w:rsidRDefault="00BE1472" w:rsidP="00EF1B34">
          <w:pPr>
            <w:pStyle w:val="Zpat"/>
            <w:jc w:val="center"/>
          </w:pPr>
          <w:r w:rsidRPr="00EF1B34">
            <w:t xml:space="preserve">strana </w:t>
          </w:r>
          <w:r w:rsidRPr="00EF1B34">
            <w:fldChar w:fldCharType="begin"/>
          </w:r>
          <w:r w:rsidRPr="00EF1B34">
            <w:instrText>PAGE   \* MERGEFORMAT</w:instrText>
          </w:r>
          <w:r w:rsidRPr="00EF1B34">
            <w:fldChar w:fldCharType="separate"/>
          </w:r>
          <w:r w:rsidRPr="00EF1B34">
            <w:t>2</w:t>
          </w:r>
          <w:r w:rsidRPr="00EF1B34">
            <w:fldChar w:fldCharType="end"/>
          </w:r>
          <w:r w:rsidRPr="00EF1B34">
            <w:t>/</w:t>
          </w:r>
          <w:r w:rsidRPr="00EF1B34">
            <w:rPr>
              <w:noProof/>
            </w:rPr>
            <w:fldChar w:fldCharType="begin"/>
          </w:r>
          <w:r w:rsidRPr="00EF1B34">
            <w:rPr>
              <w:noProof/>
            </w:rPr>
            <w:instrText xml:space="preserve"> NUMPAGES   \* MERGEFORMAT </w:instrText>
          </w:r>
          <w:r w:rsidRPr="00EF1B34">
            <w:rPr>
              <w:noProof/>
            </w:rPr>
            <w:fldChar w:fldCharType="separate"/>
          </w:r>
          <w:r w:rsidR="004754EE">
            <w:rPr>
              <w:noProof/>
            </w:rPr>
            <w:t>1</w:t>
          </w:r>
          <w:r w:rsidRPr="00EF1B34">
            <w:rPr>
              <w:noProof/>
            </w:rPr>
            <w:fldChar w:fldCharType="end"/>
          </w:r>
        </w:p>
      </w:tc>
      <w:tc>
        <w:tcPr>
          <w:tcW w:w="849" w:type="dxa"/>
          <w:tcBorders>
            <w:top w:val="nil"/>
            <w:bottom w:val="dotted" w:sz="4" w:space="0" w:color="auto"/>
          </w:tcBorders>
          <w:shd w:val="clear" w:color="auto" w:fill="auto"/>
        </w:tcPr>
        <w:p w14:paraId="0254D418" w14:textId="77777777" w:rsidR="00BE1472" w:rsidRPr="00EF1B34" w:rsidRDefault="00BE1472" w:rsidP="00BE1472">
          <w:pPr>
            <w:pStyle w:val="Zpat"/>
          </w:pPr>
        </w:p>
      </w:tc>
    </w:tr>
  </w:tbl>
  <w:p w14:paraId="7A9794A8" w14:textId="77777777" w:rsidR="00BE1472" w:rsidRPr="00BE1472" w:rsidRDefault="00BE1472" w:rsidP="00BE1472">
    <w:pPr>
      <w:pStyle w:val="Zpat"/>
      <w:tabs>
        <w:tab w:val="clear" w:pos="9072"/>
        <w:tab w:val="right" w:pos="9354"/>
      </w:tabs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15F6C" w14:textId="77777777" w:rsidR="002F0E8B" w:rsidRDefault="002F0E8B" w:rsidP="006A4E7B">
      <w:bookmarkStart w:id="0" w:name="_Hlk485237819"/>
      <w:bookmarkEnd w:id="0"/>
      <w:r>
        <w:separator/>
      </w:r>
    </w:p>
  </w:footnote>
  <w:footnote w:type="continuationSeparator" w:id="0">
    <w:p w14:paraId="48911161" w14:textId="77777777" w:rsidR="002F0E8B" w:rsidRDefault="002F0E8B" w:rsidP="006A4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A111" w14:textId="77777777" w:rsidR="00593902" w:rsidRDefault="00EC41B8" w:rsidP="00EC41B8">
    <w:pPr>
      <w:pStyle w:val="Zhlav"/>
      <w:jc w:val="center"/>
    </w:pPr>
    <w:r w:rsidRPr="00CD5E83">
      <w:rPr>
        <w:noProof/>
      </w:rPr>
      <w:drawing>
        <wp:inline distT="0" distB="0" distL="0" distR="0" wp14:anchorId="28456E3A" wp14:editId="0AA27DC4">
          <wp:extent cx="3028950" cy="36195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6BF81C0" wp14:editId="4BE16968">
              <wp:simplePos x="0" y="0"/>
              <wp:positionH relativeFrom="page">
                <wp:posOffset>0</wp:posOffset>
              </wp:positionH>
              <wp:positionV relativeFrom="page">
                <wp:posOffset>3564254</wp:posOffset>
              </wp:positionV>
              <wp:extent cx="7560310" cy="0"/>
              <wp:effectExtent l="0" t="0" r="0" b="0"/>
              <wp:wrapNone/>
              <wp:docPr id="5" name="Přeložení 1/3 9,9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A15B4D" id="Přeložení 1/3 9,9 cm" o:spid="_x0000_s1026" style="position:absolute;z-index:251657216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280.65pt" to="595.3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1959FA3" wp14:editId="0419F66D">
              <wp:simplePos x="0" y="0"/>
              <wp:positionH relativeFrom="page">
                <wp:posOffset>0</wp:posOffset>
              </wp:positionH>
              <wp:positionV relativeFrom="page">
                <wp:posOffset>2448559</wp:posOffset>
              </wp:positionV>
              <wp:extent cx="7560310" cy="0"/>
              <wp:effectExtent l="0" t="0" r="0" b="0"/>
              <wp:wrapNone/>
              <wp:docPr id="4" name="1. řádek úřaří 6,8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1F613D" id="1. řádek úřaří 6,8 cm" o:spid="_x0000_s1026" style="position:absolute;z-index:251659264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192.8pt" to="595.3pt,1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730F6EA3" wp14:editId="32146883">
              <wp:simplePos x="0" y="0"/>
              <wp:positionH relativeFrom="page">
                <wp:posOffset>0</wp:posOffset>
              </wp:positionH>
              <wp:positionV relativeFrom="page">
                <wp:posOffset>1360804</wp:posOffset>
              </wp:positionV>
              <wp:extent cx="7560310" cy="0"/>
              <wp:effectExtent l="0" t="0" r="0" b="0"/>
              <wp:wrapNone/>
              <wp:docPr id="2" name="Adresa 1. řádek účaří 3,78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EAE30" id="Adresa 1. řádek účaří 3,78 cm" o:spid="_x0000_s1026" style="position:absolute;z-index:251656192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107.15pt" to="595.3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53FA48D3" wp14:editId="43C89B52">
              <wp:simplePos x="0" y="0"/>
              <wp:positionH relativeFrom="page">
                <wp:posOffset>4075429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1" name="Adresa levý sloupec 11,32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1A2FC" id="Adresa levý sloupec 11,32 cm" o:spid="_x0000_s1026" style="position:absolute;z-index:251658240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320.9pt,0" to="320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A69FAC"/>
    <w:lvl w:ilvl="0">
      <w:start w:val="1"/>
      <w:numFmt w:val="decimal"/>
      <w:pStyle w:val="slovanseznam5"/>
      <w:lvlText w:val="%1."/>
      <w:lvlJc w:val="left"/>
      <w:pPr>
        <w:tabs>
          <w:tab w:val="num" w:pos="1418"/>
        </w:tabs>
        <w:ind w:left="1418" w:hanging="286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A3021D66"/>
    <w:lvl w:ilvl="0">
      <w:start w:val="1"/>
      <w:numFmt w:val="decimal"/>
      <w:pStyle w:val="slovanseznam4"/>
      <w:lvlText w:val="%1."/>
      <w:lvlJc w:val="left"/>
      <w:pPr>
        <w:tabs>
          <w:tab w:val="num" w:pos="1134"/>
        </w:tabs>
        <w:ind w:left="1134" w:hanging="285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861447F8"/>
    <w:lvl w:ilvl="0">
      <w:start w:val="1"/>
      <w:numFmt w:val="decimal"/>
      <w:pStyle w:val="slovanseznam3"/>
      <w:lvlText w:val="%1."/>
      <w:lvlJc w:val="left"/>
      <w:pPr>
        <w:tabs>
          <w:tab w:val="num" w:pos="851"/>
        </w:tabs>
        <w:ind w:left="851" w:hanging="285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9A787DF4"/>
    <w:lvl w:ilvl="0">
      <w:start w:val="1"/>
      <w:numFmt w:val="decimal"/>
      <w:pStyle w:val="slovanseznam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E4B4746A"/>
    <w:lvl w:ilvl="0">
      <w:start w:val="1"/>
      <w:numFmt w:val="bullet"/>
      <w:lvlText w:val=""/>
      <w:lvlJc w:val="left"/>
      <w:pPr>
        <w:tabs>
          <w:tab w:val="num" w:pos="1418"/>
        </w:tabs>
        <w:ind w:left="1418" w:hanging="286"/>
      </w:pPr>
      <w:rPr>
        <w:rFonts w:ascii="Wingdings 2" w:hAnsi="Wingdings 2" w:hint="default"/>
        <w:color w:val="auto"/>
      </w:rPr>
    </w:lvl>
  </w:abstractNum>
  <w:abstractNum w:abstractNumId="5" w15:restartNumberingAfterBreak="0">
    <w:nsid w:val="FFFFFF81"/>
    <w:multiLevelType w:val="singleLevel"/>
    <w:tmpl w:val="2C3C6A1A"/>
    <w:lvl w:ilvl="0">
      <w:start w:val="1"/>
      <w:numFmt w:val="bullet"/>
      <w:lvlText w:val=""/>
      <w:lvlJc w:val="left"/>
      <w:pPr>
        <w:tabs>
          <w:tab w:val="num" w:pos="1134"/>
        </w:tabs>
        <w:ind w:left="1134" w:hanging="285"/>
      </w:pPr>
      <w:rPr>
        <w:rFonts w:ascii="Wingdings 2" w:hAnsi="Wingdings 2" w:hint="default"/>
        <w:color w:val="auto"/>
      </w:rPr>
    </w:lvl>
  </w:abstractNum>
  <w:abstractNum w:abstractNumId="6" w15:restartNumberingAfterBreak="0">
    <w:nsid w:val="FFFFFF82"/>
    <w:multiLevelType w:val="singleLevel"/>
    <w:tmpl w:val="3FE820AE"/>
    <w:lvl w:ilvl="0">
      <w:start w:val="1"/>
      <w:numFmt w:val="bullet"/>
      <w:lvlText w:val=""/>
      <w:lvlJc w:val="left"/>
      <w:pPr>
        <w:tabs>
          <w:tab w:val="num" w:pos="851"/>
        </w:tabs>
        <w:ind w:left="851" w:hanging="285"/>
      </w:pPr>
      <w:rPr>
        <w:rFonts w:ascii="Wingdings 2" w:hAnsi="Wingdings 2" w:hint="default"/>
        <w:color w:val="E53B19"/>
      </w:rPr>
    </w:lvl>
  </w:abstractNum>
  <w:abstractNum w:abstractNumId="7" w15:restartNumberingAfterBreak="0">
    <w:nsid w:val="FFFFFF83"/>
    <w:multiLevelType w:val="singleLevel"/>
    <w:tmpl w:val="7742A1A8"/>
    <w:lvl w:ilvl="0">
      <w:start w:val="1"/>
      <w:numFmt w:val="bullet"/>
      <w:lvlText w:val=""/>
      <w:lvlJc w:val="left"/>
      <w:pPr>
        <w:tabs>
          <w:tab w:val="num" w:pos="567"/>
        </w:tabs>
        <w:ind w:left="567" w:hanging="284"/>
      </w:pPr>
      <w:rPr>
        <w:rFonts w:ascii="Wingdings 2" w:hAnsi="Wingdings 2" w:hint="default"/>
        <w:color w:val="3C3C3C"/>
      </w:rPr>
    </w:lvl>
  </w:abstractNum>
  <w:abstractNum w:abstractNumId="8" w15:restartNumberingAfterBreak="0">
    <w:nsid w:val="FFFFFF88"/>
    <w:multiLevelType w:val="singleLevel"/>
    <w:tmpl w:val="E63ACACC"/>
    <w:lvl w:ilvl="0">
      <w:start w:val="1"/>
      <w:numFmt w:val="decimal"/>
      <w:pStyle w:val="slovanseznam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D8305C26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  <w:color w:val="15BAE5"/>
      </w:rPr>
    </w:lvl>
  </w:abstractNum>
  <w:abstractNum w:abstractNumId="10" w15:restartNumberingAfterBreak="0">
    <w:nsid w:val="12FE5D12"/>
    <w:multiLevelType w:val="hybridMultilevel"/>
    <w:tmpl w:val="3E2EDE84"/>
    <w:lvl w:ilvl="0" w:tplc="B344CFD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70A"/>
    <w:multiLevelType w:val="multilevel"/>
    <w:tmpl w:val="E946B26A"/>
    <w:lvl w:ilvl="0">
      <w:start w:val="1"/>
      <w:numFmt w:val="bullet"/>
      <w:lvlText w:val="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15BAE5"/>
        <w:sz w:val="20"/>
      </w:rPr>
    </w:lvl>
    <w:lvl w:ilvl="1">
      <w:start w:val="1"/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Wingdings 2" w:hAnsi="Wingdings 2" w:hint="default"/>
        <w:color w:val="15BAE5"/>
        <w:sz w:val="20"/>
      </w:rPr>
    </w:lvl>
    <w:lvl w:ilvl="2">
      <w:start w:val="1"/>
      <w:numFmt w:val="bullet"/>
      <w:lvlText w:val=""/>
      <w:lvlJc w:val="left"/>
      <w:pPr>
        <w:tabs>
          <w:tab w:val="num" w:pos="1021"/>
        </w:tabs>
        <w:ind w:left="1021" w:hanging="341"/>
      </w:pPr>
      <w:rPr>
        <w:rFonts w:ascii="Wingdings 2" w:hAnsi="Wingdings 2" w:hint="default"/>
        <w:color w:val="15BAE5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F34C3E"/>
    <w:multiLevelType w:val="hybridMultilevel"/>
    <w:tmpl w:val="8C7AB8CE"/>
    <w:lvl w:ilvl="0" w:tplc="336641DE">
      <w:start w:val="1"/>
      <w:numFmt w:val="decimal"/>
      <w:lvlText w:val="%1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47182"/>
    <w:multiLevelType w:val="multilevel"/>
    <w:tmpl w:val="D9B46B5A"/>
    <w:lvl w:ilvl="0">
      <w:start w:val="1"/>
      <w:numFmt w:val="lowerLetter"/>
      <w:pStyle w:val="Seznam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Roman"/>
      <w:pStyle w:val="Seznam2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pStyle w:val="Seznam3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Seznam4"/>
      <w:lvlText w:val="(%4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Seznam5"/>
      <w:lvlText w:val="(%5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4" w15:restartNumberingAfterBreak="0">
    <w:nsid w:val="3FD22E5D"/>
    <w:multiLevelType w:val="hybridMultilevel"/>
    <w:tmpl w:val="0790708E"/>
    <w:lvl w:ilvl="0" w:tplc="5D5CFCE4">
      <w:start w:val="1"/>
      <w:numFmt w:val="decimal"/>
      <w:pStyle w:val="Ploha"/>
      <w:suff w:val="space"/>
      <w:lvlText w:val="Příloha %1: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A5A84"/>
    <w:multiLevelType w:val="multilevel"/>
    <w:tmpl w:val="8754177C"/>
    <w:lvl w:ilvl="0">
      <w:start w:val="1"/>
      <w:numFmt w:val="bullet"/>
      <w:pStyle w:val="Seznamsodrkami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  <w:color w:val="15BAE5"/>
      </w:rPr>
    </w:lvl>
    <w:lvl w:ilvl="1">
      <w:start w:val="1"/>
      <w:numFmt w:val="bullet"/>
      <w:pStyle w:val="Seznamsodrkami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78787"/>
      </w:rPr>
    </w:lvl>
    <w:lvl w:ilvl="2">
      <w:start w:val="1"/>
      <w:numFmt w:val="bullet"/>
      <w:pStyle w:val="Seznamsodrkami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pStyle w:val="Seznamsodrkami4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pStyle w:val="Seznamsodrkami5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</w:rPr>
    </w:lvl>
  </w:abstractNum>
  <w:abstractNum w:abstractNumId="16" w15:restartNumberingAfterBreak="0">
    <w:nsid w:val="6FEF7AE8"/>
    <w:multiLevelType w:val="hybridMultilevel"/>
    <w:tmpl w:val="60528056"/>
    <w:lvl w:ilvl="0" w:tplc="881E71C0">
      <w:start w:val="1"/>
      <w:numFmt w:val="decimal"/>
      <w:pStyle w:val="Seznamliteratury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B4ED6"/>
    <w:multiLevelType w:val="multilevel"/>
    <w:tmpl w:val="5E32FECE"/>
    <w:lvl w:ilvl="0">
      <w:start w:val="1"/>
      <w:numFmt w:val="decimal"/>
      <w:pStyle w:val="Nadpis1"/>
      <w:lvlText w:val="%1"/>
      <w:lvlJc w:val="left"/>
      <w:pPr>
        <w:tabs>
          <w:tab w:val="num" w:pos="1276"/>
        </w:tabs>
        <w:ind w:left="1276" w:hanging="1276"/>
      </w:pPr>
      <w:rPr>
        <w:rFonts w:ascii="Calibri" w:hAnsi="Calibri" w:hint="default"/>
        <w:b/>
        <w:i w:val="0"/>
        <w:color w:val="15BAE5"/>
        <w:szCs w:val="56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76"/>
        </w:tabs>
        <w:ind w:left="1276" w:hanging="1276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276"/>
        </w:tabs>
        <w:ind w:left="1276" w:hanging="1276"/>
      </w:pPr>
      <w:rPr>
        <w:rFonts w:ascii="Calibri" w:hAnsi="Calibri" w:hint="default"/>
        <w:b/>
        <w:i w:val="0"/>
        <w:color w:val="auto"/>
        <w:spacing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76"/>
        </w:tabs>
        <w:ind w:left="1276" w:hanging="1276"/>
      </w:pPr>
      <w:rPr>
        <w:rFonts w:ascii="Calibri" w:hAnsi="Calibri" w:hint="default"/>
        <w:b/>
        <w:i w:val="0"/>
        <w:color w:val="auto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76"/>
        </w:tabs>
        <w:ind w:left="1276" w:hanging="1276"/>
      </w:pPr>
      <w:rPr>
        <w:rFonts w:ascii="Calibri" w:hAnsi="Calibri" w:hint="default"/>
        <w:b/>
        <w:i w:val="0"/>
        <w:color w:val="auto"/>
        <w:spacing w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18"/>
        </w:tabs>
        <w:ind w:left="1418" w:hanging="1418"/>
      </w:pPr>
      <w:rPr>
        <w:rFonts w:ascii="Calibri" w:hAnsi="Calibri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843"/>
        </w:tabs>
        <w:ind w:left="1843" w:hanging="1843"/>
      </w:pPr>
      <w:rPr>
        <w:rFonts w:hint="default"/>
      </w:rPr>
    </w:lvl>
  </w:abstractNum>
  <w:abstractNum w:abstractNumId="18" w15:restartNumberingAfterBreak="0">
    <w:nsid w:val="7B8327DD"/>
    <w:multiLevelType w:val="hybridMultilevel"/>
    <w:tmpl w:val="8B3C008E"/>
    <w:lvl w:ilvl="0" w:tplc="7DE2ED94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11"/>
  </w:num>
  <w:num w:numId="5">
    <w:abstractNumId w:val="11"/>
  </w:num>
  <w:num w:numId="6">
    <w:abstractNumId w:val="11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13"/>
  </w:num>
  <w:num w:numId="29">
    <w:abstractNumId w:val="15"/>
  </w:num>
  <w:num w:numId="30">
    <w:abstractNumId w:val="14"/>
  </w:num>
  <w:num w:numId="31">
    <w:abstractNumId w:val="16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4EE"/>
    <w:rsid w:val="000007E0"/>
    <w:rsid w:val="000054DB"/>
    <w:rsid w:val="000126F0"/>
    <w:rsid w:val="00013404"/>
    <w:rsid w:val="00013F88"/>
    <w:rsid w:val="000154B9"/>
    <w:rsid w:val="000208F5"/>
    <w:rsid w:val="00030B42"/>
    <w:rsid w:val="000310FC"/>
    <w:rsid w:val="000340F4"/>
    <w:rsid w:val="000363D8"/>
    <w:rsid w:val="00036941"/>
    <w:rsid w:val="00042C42"/>
    <w:rsid w:val="00044673"/>
    <w:rsid w:val="00046C10"/>
    <w:rsid w:val="00060922"/>
    <w:rsid w:val="00063127"/>
    <w:rsid w:val="000676EA"/>
    <w:rsid w:val="000712A7"/>
    <w:rsid w:val="000717E7"/>
    <w:rsid w:val="00076D00"/>
    <w:rsid w:val="00077F2D"/>
    <w:rsid w:val="00083F9C"/>
    <w:rsid w:val="0009307D"/>
    <w:rsid w:val="000931DC"/>
    <w:rsid w:val="0009332D"/>
    <w:rsid w:val="00096553"/>
    <w:rsid w:val="000A45C3"/>
    <w:rsid w:val="000A47C0"/>
    <w:rsid w:val="000A76D5"/>
    <w:rsid w:val="000B1F27"/>
    <w:rsid w:val="000B2EA0"/>
    <w:rsid w:val="000B4008"/>
    <w:rsid w:val="000B460D"/>
    <w:rsid w:val="000C1969"/>
    <w:rsid w:val="000D6713"/>
    <w:rsid w:val="000E246A"/>
    <w:rsid w:val="000E2F07"/>
    <w:rsid w:val="000E4520"/>
    <w:rsid w:val="000F104D"/>
    <w:rsid w:val="000F42F1"/>
    <w:rsid w:val="00100E17"/>
    <w:rsid w:val="0011644A"/>
    <w:rsid w:val="00116EA0"/>
    <w:rsid w:val="00125CA0"/>
    <w:rsid w:val="00125DC0"/>
    <w:rsid w:val="00125F2F"/>
    <w:rsid w:val="00127695"/>
    <w:rsid w:val="001327E8"/>
    <w:rsid w:val="0013583A"/>
    <w:rsid w:val="0014134A"/>
    <w:rsid w:val="001416D1"/>
    <w:rsid w:val="00141AA6"/>
    <w:rsid w:val="00142454"/>
    <w:rsid w:val="00161149"/>
    <w:rsid w:val="00172421"/>
    <w:rsid w:val="00174382"/>
    <w:rsid w:val="001749AD"/>
    <w:rsid w:val="00180A92"/>
    <w:rsid w:val="00180E64"/>
    <w:rsid w:val="001814E0"/>
    <w:rsid w:val="00182CA1"/>
    <w:rsid w:val="00186A6A"/>
    <w:rsid w:val="001878E9"/>
    <w:rsid w:val="00187903"/>
    <w:rsid w:val="00193F54"/>
    <w:rsid w:val="001948E8"/>
    <w:rsid w:val="00197BC2"/>
    <w:rsid w:val="001A4894"/>
    <w:rsid w:val="001B0F5D"/>
    <w:rsid w:val="001C0802"/>
    <w:rsid w:val="001C725C"/>
    <w:rsid w:val="001D09BF"/>
    <w:rsid w:val="001D4CAD"/>
    <w:rsid w:val="001E2A21"/>
    <w:rsid w:val="001F0340"/>
    <w:rsid w:val="002006E6"/>
    <w:rsid w:val="00210DEA"/>
    <w:rsid w:val="002124FF"/>
    <w:rsid w:val="00220356"/>
    <w:rsid w:val="00226BA7"/>
    <w:rsid w:val="00231928"/>
    <w:rsid w:val="002338F1"/>
    <w:rsid w:val="002360A7"/>
    <w:rsid w:val="002379A5"/>
    <w:rsid w:val="002479D6"/>
    <w:rsid w:val="00250A60"/>
    <w:rsid w:val="00251F4B"/>
    <w:rsid w:val="002653B9"/>
    <w:rsid w:val="00265AD1"/>
    <w:rsid w:val="002672D5"/>
    <w:rsid w:val="002711EE"/>
    <w:rsid w:val="0027329E"/>
    <w:rsid w:val="0028065A"/>
    <w:rsid w:val="002809C2"/>
    <w:rsid w:val="00297CFC"/>
    <w:rsid w:val="002A058B"/>
    <w:rsid w:val="002A19AD"/>
    <w:rsid w:val="002A7C0A"/>
    <w:rsid w:val="002B3A17"/>
    <w:rsid w:val="002B54F6"/>
    <w:rsid w:val="002C27B9"/>
    <w:rsid w:val="002C7B75"/>
    <w:rsid w:val="002D0DD2"/>
    <w:rsid w:val="002D6422"/>
    <w:rsid w:val="002E633C"/>
    <w:rsid w:val="002F0E8B"/>
    <w:rsid w:val="00315342"/>
    <w:rsid w:val="00317A23"/>
    <w:rsid w:val="00335C00"/>
    <w:rsid w:val="00344582"/>
    <w:rsid w:val="00351E46"/>
    <w:rsid w:val="00356245"/>
    <w:rsid w:val="00357A79"/>
    <w:rsid w:val="00362038"/>
    <w:rsid w:val="00380076"/>
    <w:rsid w:val="0038339F"/>
    <w:rsid w:val="00387082"/>
    <w:rsid w:val="00390E54"/>
    <w:rsid w:val="003929BA"/>
    <w:rsid w:val="003A18C8"/>
    <w:rsid w:val="003A2C1C"/>
    <w:rsid w:val="003A36B8"/>
    <w:rsid w:val="003A5DCA"/>
    <w:rsid w:val="003C11E5"/>
    <w:rsid w:val="003C3D0E"/>
    <w:rsid w:val="003C7027"/>
    <w:rsid w:val="003E05A7"/>
    <w:rsid w:val="003F403C"/>
    <w:rsid w:val="003F6C3A"/>
    <w:rsid w:val="00402795"/>
    <w:rsid w:val="00423310"/>
    <w:rsid w:val="004333DE"/>
    <w:rsid w:val="00450E9F"/>
    <w:rsid w:val="00452805"/>
    <w:rsid w:val="0046091C"/>
    <w:rsid w:val="00472957"/>
    <w:rsid w:val="004754EE"/>
    <w:rsid w:val="004812A7"/>
    <w:rsid w:val="00487B44"/>
    <w:rsid w:val="00490A48"/>
    <w:rsid w:val="00496A4F"/>
    <w:rsid w:val="004A19BB"/>
    <w:rsid w:val="004A6F76"/>
    <w:rsid w:val="004B2E06"/>
    <w:rsid w:val="004C294C"/>
    <w:rsid w:val="004C296A"/>
    <w:rsid w:val="004C3FCF"/>
    <w:rsid w:val="004D07CB"/>
    <w:rsid w:val="004E4EF8"/>
    <w:rsid w:val="004F1C77"/>
    <w:rsid w:val="004F37E3"/>
    <w:rsid w:val="004F79D5"/>
    <w:rsid w:val="00500CC5"/>
    <w:rsid w:val="005018D6"/>
    <w:rsid w:val="00503A97"/>
    <w:rsid w:val="0050508E"/>
    <w:rsid w:val="00513B12"/>
    <w:rsid w:val="00515B20"/>
    <w:rsid w:val="00515F5F"/>
    <w:rsid w:val="00523633"/>
    <w:rsid w:val="0052541A"/>
    <w:rsid w:val="00533F65"/>
    <w:rsid w:val="00534232"/>
    <w:rsid w:val="005445E4"/>
    <w:rsid w:val="0054624A"/>
    <w:rsid w:val="00547A4A"/>
    <w:rsid w:val="005517E5"/>
    <w:rsid w:val="00553874"/>
    <w:rsid w:val="0055749D"/>
    <w:rsid w:val="005653C1"/>
    <w:rsid w:val="00567889"/>
    <w:rsid w:val="00590619"/>
    <w:rsid w:val="00590A92"/>
    <w:rsid w:val="0059192F"/>
    <w:rsid w:val="00591D86"/>
    <w:rsid w:val="00592498"/>
    <w:rsid w:val="00593902"/>
    <w:rsid w:val="00593BCC"/>
    <w:rsid w:val="005A3CA0"/>
    <w:rsid w:val="005A4F91"/>
    <w:rsid w:val="005B3962"/>
    <w:rsid w:val="005B7C74"/>
    <w:rsid w:val="005E01DE"/>
    <w:rsid w:val="005E516C"/>
    <w:rsid w:val="005E6BD9"/>
    <w:rsid w:val="005E7C50"/>
    <w:rsid w:val="005F0BB2"/>
    <w:rsid w:val="005F5EA8"/>
    <w:rsid w:val="00606C81"/>
    <w:rsid w:val="00607AAA"/>
    <w:rsid w:val="00622562"/>
    <w:rsid w:val="00622809"/>
    <w:rsid w:val="00663219"/>
    <w:rsid w:val="00670E9A"/>
    <w:rsid w:val="00675296"/>
    <w:rsid w:val="006756F4"/>
    <w:rsid w:val="006817AE"/>
    <w:rsid w:val="00682E83"/>
    <w:rsid w:val="00684274"/>
    <w:rsid w:val="006859B5"/>
    <w:rsid w:val="00686110"/>
    <w:rsid w:val="006A0E0A"/>
    <w:rsid w:val="006A4E7B"/>
    <w:rsid w:val="006B1ECF"/>
    <w:rsid w:val="006B69E5"/>
    <w:rsid w:val="006B7FC2"/>
    <w:rsid w:val="006D2C78"/>
    <w:rsid w:val="006D4A8E"/>
    <w:rsid w:val="006D6B59"/>
    <w:rsid w:val="006D7194"/>
    <w:rsid w:val="006E2D72"/>
    <w:rsid w:val="007013DF"/>
    <w:rsid w:val="007017E5"/>
    <w:rsid w:val="007109E8"/>
    <w:rsid w:val="00713982"/>
    <w:rsid w:val="00720C71"/>
    <w:rsid w:val="00721F0C"/>
    <w:rsid w:val="00722664"/>
    <w:rsid w:val="00725386"/>
    <w:rsid w:val="0073367B"/>
    <w:rsid w:val="00752201"/>
    <w:rsid w:val="00752350"/>
    <w:rsid w:val="00754B49"/>
    <w:rsid w:val="00763948"/>
    <w:rsid w:val="007673ED"/>
    <w:rsid w:val="007710D5"/>
    <w:rsid w:val="007739C5"/>
    <w:rsid w:val="00785E3D"/>
    <w:rsid w:val="007917CF"/>
    <w:rsid w:val="00793013"/>
    <w:rsid w:val="00794CED"/>
    <w:rsid w:val="007A208B"/>
    <w:rsid w:val="007A28E6"/>
    <w:rsid w:val="007B7103"/>
    <w:rsid w:val="007C009D"/>
    <w:rsid w:val="007C2095"/>
    <w:rsid w:val="007C3F91"/>
    <w:rsid w:val="007C60EA"/>
    <w:rsid w:val="007C71BD"/>
    <w:rsid w:val="007E0FB2"/>
    <w:rsid w:val="007E43E4"/>
    <w:rsid w:val="007E44D2"/>
    <w:rsid w:val="007F5D9C"/>
    <w:rsid w:val="008029C7"/>
    <w:rsid w:val="00811685"/>
    <w:rsid w:val="00812A6F"/>
    <w:rsid w:val="008212BF"/>
    <w:rsid w:val="008214B9"/>
    <w:rsid w:val="00831C75"/>
    <w:rsid w:val="0083688D"/>
    <w:rsid w:val="0083784F"/>
    <w:rsid w:val="008409C7"/>
    <w:rsid w:val="00844554"/>
    <w:rsid w:val="00845FAA"/>
    <w:rsid w:val="00853891"/>
    <w:rsid w:val="0089348B"/>
    <w:rsid w:val="008B2217"/>
    <w:rsid w:val="008B3946"/>
    <w:rsid w:val="008B6BCA"/>
    <w:rsid w:val="008C6CBF"/>
    <w:rsid w:val="008D0321"/>
    <w:rsid w:val="008D2694"/>
    <w:rsid w:val="008D7C11"/>
    <w:rsid w:val="008E023B"/>
    <w:rsid w:val="008E1D7F"/>
    <w:rsid w:val="008E2D2D"/>
    <w:rsid w:val="008F41C2"/>
    <w:rsid w:val="008F5F85"/>
    <w:rsid w:val="00912450"/>
    <w:rsid w:val="009128DA"/>
    <w:rsid w:val="00915B0F"/>
    <w:rsid w:val="00921838"/>
    <w:rsid w:val="00921D90"/>
    <w:rsid w:val="00922575"/>
    <w:rsid w:val="009267B0"/>
    <w:rsid w:val="009334AB"/>
    <w:rsid w:val="0094298A"/>
    <w:rsid w:val="00961032"/>
    <w:rsid w:val="00967021"/>
    <w:rsid w:val="00973362"/>
    <w:rsid w:val="0098051A"/>
    <w:rsid w:val="00985420"/>
    <w:rsid w:val="009A7125"/>
    <w:rsid w:val="009B1FBC"/>
    <w:rsid w:val="009B4D29"/>
    <w:rsid w:val="009C27A2"/>
    <w:rsid w:val="009C472D"/>
    <w:rsid w:val="009C5416"/>
    <w:rsid w:val="009C5426"/>
    <w:rsid w:val="009E529B"/>
    <w:rsid w:val="009F0F81"/>
    <w:rsid w:val="009F24A5"/>
    <w:rsid w:val="009F2A58"/>
    <w:rsid w:val="00A00E6B"/>
    <w:rsid w:val="00A06D2A"/>
    <w:rsid w:val="00A141CE"/>
    <w:rsid w:val="00A15618"/>
    <w:rsid w:val="00A17DA3"/>
    <w:rsid w:val="00A229CD"/>
    <w:rsid w:val="00A22E6D"/>
    <w:rsid w:val="00A33BB2"/>
    <w:rsid w:val="00A34B36"/>
    <w:rsid w:val="00A34D0A"/>
    <w:rsid w:val="00A41233"/>
    <w:rsid w:val="00A43FEB"/>
    <w:rsid w:val="00A50A7D"/>
    <w:rsid w:val="00A50F7A"/>
    <w:rsid w:val="00A51903"/>
    <w:rsid w:val="00A530FA"/>
    <w:rsid w:val="00A559E4"/>
    <w:rsid w:val="00A5726A"/>
    <w:rsid w:val="00A621C0"/>
    <w:rsid w:val="00A95DCD"/>
    <w:rsid w:val="00AB33F0"/>
    <w:rsid w:val="00AB6EA3"/>
    <w:rsid w:val="00AC1765"/>
    <w:rsid w:val="00AC4DD4"/>
    <w:rsid w:val="00AC5127"/>
    <w:rsid w:val="00AC6E3A"/>
    <w:rsid w:val="00AD042D"/>
    <w:rsid w:val="00AE6D00"/>
    <w:rsid w:val="00AF63EB"/>
    <w:rsid w:val="00B0228A"/>
    <w:rsid w:val="00B11C15"/>
    <w:rsid w:val="00B237B4"/>
    <w:rsid w:val="00B26DD3"/>
    <w:rsid w:val="00B34180"/>
    <w:rsid w:val="00B454AF"/>
    <w:rsid w:val="00B621BF"/>
    <w:rsid w:val="00B63637"/>
    <w:rsid w:val="00B6655A"/>
    <w:rsid w:val="00BA396E"/>
    <w:rsid w:val="00BA4D0A"/>
    <w:rsid w:val="00BA5B76"/>
    <w:rsid w:val="00BA7C4D"/>
    <w:rsid w:val="00BB03BF"/>
    <w:rsid w:val="00BB45C1"/>
    <w:rsid w:val="00BC1B55"/>
    <w:rsid w:val="00BC4BE6"/>
    <w:rsid w:val="00BD0934"/>
    <w:rsid w:val="00BE1472"/>
    <w:rsid w:val="00BE7EDE"/>
    <w:rsid w:val="00BF6346"/>
    <w:rsid w:val="00C0420A"/>
    <w:rsid w:val="00C07E59"/>
    <w:rsid w:val="00C10D7B"/>
    <w:rsid w:val="00C10DC2"/>
    <w:rsid w:val="00C201FC"/>
    <w:rsid w:val="00C32473"/>
    <w:rsid w:val="00C44077"/>
    <w:rsid w:val="00C44AD1"/>
    <w:rsid w:val="00C54F32"/>
    <w:rsid w:val="00C76DE1"/>
    <w:rsid w:val="00C80578"/>
    <w:rsid w:val="00C84E4C"/>
    <w:rsid w:val="00C865A4"/>
    <w:rsid w:val="00C8752C"/>
    <w:rsid w:val="00C92281"/>
    <w:rsid w:val="00CA030A"/>
    <w:rsid w:val="00CA59E9"/>
    <w:rsid w:val="00CB0E90"/>
    <w:rsid w:val="00CC4043"/>
    <w:rsid w:val="00CC5A25"/>
    <w:rsid w:val="00CC5ABE"/>
    <w:rsid w:val="00CD4EFD"/>
    <w:rsid w:val="00CE6B4F"/>
    <w:rsid w:val="00CF0A89"/>
    <w:rsid w:val="00CF0DFE"/>
    <w:rsid w:val="00CF32E8"/>
    <w:rsid w:val="00CF40F1"/>
    <w:rsid w:val="00CF427E"/>
    <w:rsid w:val="00CF4A27"/>
    <w:rsid w:val="00CF56C5"/>
    <w:rsid w:val="00CF5B47"/>
    <w:rsid w:val="00CF7870"/>
    <w:rsid w:val="00D056FE"/>
    <w:rsid w:val="00D06A6B"/>
    <w:rsid w:val="00D1041B"/>
    <w:rsid w:val="00D121D5"/>
    <w:rsid w:val="00D131DA"/>
    <w:rsid w:val="00D16DBE"/>
    <w:rsid w:val="00D23A47"/>
    <w:rsid w:val="00D25E96"/>
    <w:rsid w:val="00D32D2C"/>
    <w:rsid w:val="00D5183C"/>
    <w:rsid w:val="00D5518C"/>
    <w:rsid w:val="00D57E28"/>
    <w:rsid w:val="00D57F98"/>
    <w:rsid w:val="00D63E74"/>
    <w:rsid w:val="00D6607C"/>
    <w:rsid w:val="00D667A9"/>
    <w:rsid w:val="00D72000"/>
    <w:rsid w:val="00D74776"/>
    <w:rsid w:val="00D76D23"/>
    <w:rsid w:val="00D8159D"/>
    <w:rsid w:val="00D94A47"/>
    <w:rsid w:val="00DA6238"/>
    <w:rsid w:val="00DD4CC2"/>
    <w:rsid w:val="00E004DF"/>
    <w:rsid w:val="00E0094F"/>
    <w:rsid w:val="00E03503"/>
    <w:rsid w:val="00E13382"/>
    <w:rsid w:val="00E1453F"/>
    <w:rsid w:val="00E311E9"/>
    <w:rsid w:val="00E37B55"/>
    <w:rsid w:val="00E4733B"/>
    <w:rsid w:val="00E54FF5"/>
    <w:rsid w:val="00E55E33"/>
    <w:rsid w:val="00E571C2"/>
    <w:rsid w:val="00E617CE"/>
    <w:rsid w:val="00E64D95"/>
    <w:rsid w:val="00E66BCC"/>
    <w:rsid w:val="00E72165"/>
    <w:rsid w:val="00E7268A"/>
    <w:rsid w:val="00E779A6"/>
    <w:rsid w:val="00E77C68"/>
    <w:rsid w:val="00E85F0D"/>
    <w:rsid w:val="00EA1BA4"/>
    <w:rsid w:val="00EA5B21"/>
    <w:rsid w:val="00EB7FEC"/>
    <w:rsid w:val="00EC1D7D"/>
    <w:rsid w:val="00EC1D9C"/>
    <w:rsid w:val="00EC41B8"/>
    <w:rsid w:val="00EC4F21"/>
    <w:rsid w:val="00EC6A1B"/>
    <w:rsid w:val="00EE645C"/>
    <w:rsid w:val="00EF1301"/>
    <w:rsid w:val="00EF1B34"/>
    <w:rsid w:val="00EF538C"/>
    <w:rsid w:val="00F168EA"/>
    <w:rsid w:val="00F32E42"/>
    <w:rsid w:val="00F47A18"/>
    <w:rsid w:val="00F52A0B"/>
    <w:rsid w:val="00F54BFB"/>
    <w:rsid w:val="00F54DE9"/>
    <w:rsid w:val="00F57F10"/>
    <w:rsid w:val="00F71334"/>
    <w:rsid w:val="00F830FF"/>
    <w:rsid w:val="00F943BB"/>
    <w:rsid w:val="00FA304D"/>
    <w:rsid w:val="00FA5E5B"/>
    <w:rsid w:val="00FB4F62"/>
    <w:rsid w:val="00FB6838"/>
    <w:rsid w:val="00FB7689"/>
    <w:rsid w:val="00FB7FE2"/>
    <w:rsid w:val="00FC01F6"/>
    <w:rsid w:val="00FD0253"/>
    <w:rsid w:val="00FD0936"/>
    <w:rsid w:val="00FD3108"/>
    <w:rsid w:val="00FE12D9"/>
    <w:rsid w:val="00FE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DF0B59"/>
  <w15:docId w15:val="{0F1F30D9-69E1-4269-AC57-75925F0B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2" w:unhideWhenUsed="1" w:qFormat="1"/>
    <w:lsdException w:name="List Bullet" w:uiPriority="9" w:qFormat="1"/>
    <w:lsdException w:name="List Number" w:uiPriority="10" w:qFormat="1"/>
    <w:lsdException w:name="List 2" w:semiHidden="1" w:uiPriority="12" w:unhideWhenUsed="1" w:qFormat="1"/>
    <w:lsdException w:name="List 3" w:semiHidden="1" w:uiPriority="12" w:unhideWhenUsed="1" w:qFormat="1"/>
    <w:lsdException w:name="List 4" w:semiHidden="1" w:uiPriority="12" w:unhideWhenUsed="1"/>
    <w:lsdException w:name="List 5" w:semiHidden="1" w:uiPriority="12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/>
    <w:lsdException w:name="List Bullet 5" w:semiHidden="1" w:uiPriority="9" w:unhideWhenUsed="1"/>
    <w:lsdException w:name="List Number 2" w:semiHidden="1" w:uiPriority="10" w:unhideWhenUsed="1" w:qFormat="1"/>
    <w:lsdException w:name="List Number 3" w:semiHidden="1" w:uiPriority="10" w:unhideWhenUsed="1" w:qFormat="1"/>
    <w:lsdException w:name="List Number 4" w:semiHidden="1" w:uiPriority="10" w:unhideWhenUsed="1"/>
    <w:lsdException w:name="List Number 5" w:semiHidden="1" w:uiPriority="1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8" w:qFormat="1"/>
    <w:lsdException w:name="Emphasis" w:uiPriority="1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ABE"/>
    <w:pPr>
      <w:jc w:val="both"/>
    </w:pPr>
    <w:rPr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2"/>
    <w:qFormat/>
    <w:rsid w:val="00EF1301"/>
    <w:pPr>
      <w:keepNext/>
      <w:keepLines/>
      <w:numPr>
        <w:numId w:val="15"/>
      </w:numPr>
      <w:spacing w:before="480" w:after="120"/>
      <w:outlineLvl w:val="0"/>
    </w:pPr>
    <w:rPr>
      <w:rFonts w:eastAsia="Times New Roman" w:cs="Arial"/>
      <w:b/>
      <w:bCs/>
      <w:caps/>
      <w:color w:val="15BAE5"/>
      <w:sz w:val="40"/>
      <w:szCs w:val="32"/>
      <w:lang w:eastAsia="cs-CZ"/>
    </w:rPr>
  </w:style>
  <w:style w:type="paragraph" w:styleId="Nadpis2">
    <w:name w:val="heading 2"/>
    <w:basedOn w:val="Nadpis1"/>
    <w:next w:val="Normln"/>
    <w:link w:val="Nadpis2Char"/>
    <w:uiPriority w:val="2"/>
    <w:qFormat/>
    <w:rsid w:val="00186A6A"/>
    <w:pPr>
      <w:numPr>
        <w:ilvl w:val="1"/>
      </w:numPr>
      <w:tabs>
        <w:tab w:val="left" w:pos="0"/>
      </w:tabs>
      <w:spacing w:before="240" w:after="60"/>
      <w:outlineLvl w:val="1"/>
    </w:pPr>
    <w:rPr>
      <w:bCs w:val="0"/>
      <w:iCs/>
      <w:caps w:val="0"/>
      <w:color w:val="auto"/>
      <w:sz w:val="32"/>
    </w:rPr>
  </w:style>
  <w:style w:type="paragraph" w:styleId="Nadpis3">
    <w:name w:val="heading 3"/>
    <w:basedOn w:val="Nadpis2"/>
    <w:next w:val="Normln"/>
    <w:link w:val="Nadpis3Char"/>
    <w:uiPriority w:val="2"/>
    <w:qFormat/>
    <w:rsid w:val="00A530FA"/>
    <w:pPr>
      <w:numPr>
        <w:ilvl w:val="2"/>
      </w:numPr>
      <w:spacing w:after="0"/>
      <w:outlineLvl w:val="2"/>
    </w:pPr>
    <w:rPr>
      <w:bCs/>
      <w:sz w:val="28"/>
      <w:szCs w:val="26"/>
    </w:rPr>
  </w:style>
  <w:style w:type="paragraph" w:styleId="Nadpis4">
    <w:name w:val="heading 4"/>
    <w:basedOn w:val="Normln"/>
    <w:next w:val="Normln"/>
    <w:link w:val="Nadpis4Char"/>
    <w:uiPriority w:val="2"/>
    <w:qFormat/>
    <w:rsid w:val="00A530FA"/>
    <w:pPr>
      <w:keepNext/>
      <w:keepLines/>
      <w:numPr>
        <w:ilvl w:val="3"/>
        <w:numId w:val="15"/>
      </w:numPr>
      <w:spacing w:before="240"/>
      <w:outlineLvl w:val="3"/>
    </w:pPr>
    <w:rPr>
      <w:rFonts w:eastAsia="Times New Roman" w:cs="Calibri"/>
      <w:b/>
      <w:bCs/>
      <w:sz w:val="26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2"/>
    <w:qFormat/>
    <w:rsid w:val="00A530FA"/>
    <w:pPr>
      <w:keepNext/>
      <w:keepLines/>
      <w:numPr>
        <w:ilvl w:val="4"/>
        <w:numId w:val="15"/>
      </w:numPr>
      <w:spacing w:before="240"/>
      <w:outlineLvl w:val="4"/>
    </w:pPr>
    <w:rPr>
      <w:rFonts w:eastAsia="Times New Roman" w:cs="Calibri"/>
      <w:b/>
      <w:bCs/>
      <w:iCs/>
      <w:sz w:val="24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2"/>
    <w:qFormat/>
    <w:rsid w:val="00C8752C"/>
    <w:pPr>
      <w:keepNext/>
      <w:keepLines/>
      <w:numPr>
        <w:ilvl w:val="5"/>
        <w:numId w:val="15"/>
      </w:numPr>
      <w:spacing w:before="240"/>
      <w:outlineLvl w:val="5"/>
    </w:pPr>
    <w:rPr>
      <w:rFonts w:eastAsia="Times New Roman" w:cs="Calibri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2"/>
    <w:qFormat/>
    <w:rsid w:val="00C8752C"/>
    <w:pPr>
      <w:keepNext/>
      <w:keepLines/>
      <w:numPr>
        <w:ilvl w:val="6"/>
        <w:numId w:val="15"/>
      </w:numPr>
      <w:spacing w:before="240"/>
      <w:outlineLvl w:val="6"/>
    </w:pPr>
    <w:rPr>
      <w:rFonts w:eastAsia="Times New Roman" w:cs="Calibri"/>
      <w:b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2"/>
    <w:qFormat/>
    <w:rsid w:val="00C8752C"/>
    <w:pPr>
      <w:keepNext/>
      <w:keepLines/>
      <w:numPr>
        <w:ilvl w:val="7"/>
        <w:numId w:val="15"/>
      </w:numPr>
      <w:spacing w:before="240"/>
      <w:outlineLvl w:val="7"/>
    </w:pPr>
    <w:rPr>
      <w:rFonts w:eastAsia="Times New Roman" w:cs="Calibri"/>
      <w:b/>
      <w:iCs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2"/>
    <w:qFormat/>
    <w:rsid w:val="00C8752C"/>
    <w:pPr>
      <w:keepNext/>
      <w:keepLines/>
      <w:numPr>
        <w:ilvl w:val="8"/>
        <w:numId w:val="15"/>
      </w:numPr>
      <w:spacing w:before="240"/>
      <w:outlineLvl w:val="8"/>
    </w:pPr>
    <w:rPr>
      <w:rFonts w:eastAsia="Times New Roman" w:cs="Arial"/>
      <w:b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56C5"/>
    <w:pPr>
      <w:tabs>
        <w:tab w:val="center" w:pos="4536"/>
        <w:tab w:val="right" w:pos="9072"/>
      </w:tabs>
      <w:spacing w:line="221" w:lineRule="auto"/>
      <w:jc w:val="left"/>
    </w:pPr>
    <w:rPr>
      <w:sz w:val="16"/>
    </w:rPr>
  </w:style>
  <w:style w:type="character" w:customStyle="1" w:styleId="ZhlavChar">
    <w:name w:val="Záhlaví Char"/>
    <w:link w:val="Zhlav"/>
    <w:uiPriority w:val="99"/>
    <w:rsid w:val="00CF56C5"/>
    <w:rPr>
      <w:sz w:val="16"/>
    </w:rPr>
  </w:style>
  <w:style w:type="paragraph" w:styleId="Zpat">
    <w:name w:val="footer"/>
    <w:basedOn w:val="Normln"/>
    <w:link w:val="ZpatChar"/>
    <w:uiPriority w:val="99"/>
    <w:unhideWhenUsed/>
    <w:rsid w:val="00CF56C5"/>
    <w:pPr>
      <w:tabs>
        <w:tab w:val="center" w:pos="4536"/>
        <w:tab w:val="right" w:pos="9072"/>
      </w:tabs>
      <w:spacing w:line="221" w:lineRule="auto"/>
    </w:pPr>
    <w:rPr>
      <w:sz w:val="16"/>
    </w:rPr>
  </w:style>
  <w:style w:type="character" w:customStyle="1" w:styleId="ZpatChar">
    <w:name w:val="Zápatí Char"/>
    <w:link w:val="Zpat"/>
    <w:uiPriority w:val="99"/>
    <w:rsid w:val="00CF56C5"/>
    <w:rPr>
      <w:sz w:val="16"/>
    </w:rPr>
  </w:style>
  <w:style w:type="table" w:styleId="Mkatabulky">
    <w:name w:val="Table Grid"/>
    <w:basedOn w:val="Normlntabulka"/>
    <w:uiPriority w:val="39"/>
    <w:rsid w:val="00BA4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uiPriority w:val="99"/>
    <w:semiHidden/>
    <w:unhideWhenUsed/>
    <w:rsid w:val="00063127"/>
    <w:rPr>
      <w:color w:val="2B579A"/>
      <w:shd w:val="clear" w:color="auto" w:fill="E6E6E6"/>
    </w:rPr>
  </w:style>
  <w:style w:type="character" w:customStyle="1" w:styleId="Nadpis1Char">
    <w:name w:val="Nadpis 1 Char"/>
    <w:link w:val="Nadpis1"/>
    <w:uiPriority w:val="2"/>
    <w:rsid w:val="00EF1301"/>
    <w:rPr>
      <w:rFonts w:eastAsia="Times New Roman" w:cs="Arial"/>
      <w:b/>
      <w:bCs/>
      <w:caps/>
      <w:color w:val="15BAE5"/>
      <w:sz w:val="40"/>
      <w:szCs w:val="32"/>
      <w:lang w:eastAsia="cs-CZ"/>
    </w:rPr>
  </w:style>
  <w:style w:type="character" w:customStyle="1" w:styleId="Nadpis2Char">
    <w:name w:val="Nadpis 2 Char"/>
    <w:link w:val="Nadpis2"/>
    <w:uiPriority w:val="2"/>
    <w:rsid w:val="00186A6A"/>
    <w:rPr>
      <w:rFonts w:eastAsia="Times New Roman" w:cs="Arial"/>
      <w:b/>
      <w:bCs w:val="0"/>
      <w:iCs/>
      <w:caps w:val="0"/>
      <w:color w:val="15BAE5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00CC5"/>
    <w:rPr>
      <w:rFonts w:ascii="Tahoma" w:hAnsi="Tahoma" w:cs="Tahoma"/>
      <w:color w:val="3C3C3C"/>
      <w:sz w:val="16"/>
      <w:szCs w:val="16"/>
    </w:rPr>
  </w:style>
  <w:style w:type="paragraph" w:styleId="Nzev">
    <w:name w:val="Title"/>
    <w:basedOn w:val="Normln"/>
    <w:link w:val="NzevChar"/>
    <w:uiPriority w:val="21"/>
    <w:qFormat/>
    <w:rsid w:val="00622562"/>
    <w:pPr>
      <w:contextualSpacing/>
      <w:jc w:val="center"/>
    </w:pPr>
    <w:rPr>
      <w:rFonts w:eastAsia="MS PGothic"/>
      <w:b/>
      <w:color w:val="15BAE5"/>
      <w:spacing w:val="5"/>
      <w:kern w:val="28"/>
      <w:sz w:val="48"/>
      <w:szCs w:val="52"/>
    </w:rPr>
  </w:style>
  <w:style w:type="character" w:customStyle="1" w:styleId="NzevChar">
    <w:name w:val="Název Char"/>
    <w:link w:val="Nzev"/>
    <w:uiPriority w:val="21"/>
    <w:rsid w:val="00622562"/>
    <w:rPr>
      <w:rFonts w:ascii="Calibri" w:eastAsia="MS PGothic" w:hAnsi="Calibri" w:cs="Times New Roman"/>
      <w:b/>
      <w:color w:val="15BAE5"/>
      <w:spacing w:val="5"/>
      <w:kern w:val="28"/>
      <w:sz w:val="48"/>
      <w:szCs w:val="52"/>
    </w:rPr>
  </w:style>
  <w:style w:type="character" w:customStyle="1" w:styleId="Stednmka11">
    <w:name w:val="Střední mřížka 11"/>
    <w:uiPriority w:val="99"/>
    <w:semiHidden/>
    <w:rsid w:val="00FB7FE2"/>
    <w:rPr>
      <w:color w:val="808080"/>
    </w:rPr>
  </w:style>
  <w:style w:type="paragraph" w:customStyle="1" w:styleId="Barevnstnovnzvraznn11">
    <w:name w:val="Barevné stínování – zvýraznění 11"/>
    <w:hidden/>
    <w:uiPriority w:val="99"/>
    <w:semiHidden/>
    <w:rsid w:val="002A058B"/>
    <w:rPr>
      <w:sz w:val="22"/>
      <w:szCs w:val="22"/>
      <w:lang w:eastAsia="en-US"/>
    </w:rPr>
  </w:style>
  <w:style w:type="paragraph" w:styleId="Podnadpis">
    <w:name w:val="Subtitle"/>
    <w:basedOn w:val="Normln"/>
    <w:link w:val="PodnadpisChar"/>
    <w:uiPriority w:val="21"/>
    <w:qFormat/>
    <w:rsid w:val="00622562"/>
    <w:pPr>
      <w:numPr>
        <w:ilvl w:val="1"/>
      </w:numPr>
      <w:contextualSpacing/>
      <w:jc w:val="center"/>
    </w:pPr>
    <w:rPr>
      <w:rFonts w:eastAsia="MS PGothic"/>
      <w:iCs/>
      <w:sz w:val="30"/>
      <w:szCs w:val="24"/>
    </w:rPr>
  </w:style>
  <w:style w:type="character" w:customStyle="1" w:styleId="PodnadpisChar">
    <w:name w:val="Podnadpis Char"/>
    <w:link w:val="Podnadpis"/>
    <w:uiPriority w:val="21"/>
    <w:rsid w:val="00622562"/>
    <w:rPr>
      <w:rFonts w:ascii="Calibri" w:eastAsia="MS PGothic" w:hAnsi="Calibri" w:cs="Times New Roman"/>
      <w:iCs/>
      <w:sz w:val="30"/>
      <w:szCs w:val="24"/>
    </w:rPr>
  </w:style>
  <w:style w:type="character" w:customStyle="1" w:styleId="Zdraznnintenzivn1">
    <w:name w:val="Zdůraznění – intenzivní1"/>
    <w:uiPriority w:val="18"/>
    <w:qFormat/>
    <w:rsid w:val="000E2F07"/>
    <w:rPr>
      <w:b/>
      <w:bCs/>
      <w:i/>
      <w:iCs/>
      <w:color w:val="15BAE5"/>
    </w:rPr>
  </w:style>
  <w:style w:type="character" w:styleId="Hypertextovodkaz">
    <w:name w:val="Hyperlink"/>
    <w:uiPriority w:val="99"/>
    <w:unhideWhenUsed/>
    <w:rsid w:val="006859B5"/>
    <w:rPr>
      <w:color w:val="000000"/>
      <w:u w:val="single"/>
    </w:rPr>
  </w:style>
  <w:style w:type="character" w:customStyle="1" w:styleId="Nadpis3Char">
    <w:name w:val="Nadpis 3 Char"/>
    <w:link w:val="Nadpis3"/>
    <w:uiPriority w:val="2"/>
    <w:rsid w:val="00A530FA"/>
    <w:rPr>
      <w:rFonts w:eastAsia="Times New Roman" w:cs="Arial"/>
      <w:b/>
      <w:bCs/>
      <w:iCs/>
      <w:caps w:val="0"/>
      <w:color w:val="15BAE5"/>
      <w:sz w:val="28"/>
      <w:szCs w:val="26"/>
      <w:lang w:eastAsia="cs-CZ"/>
    </w:rPr>
  </w:style>
  <w:style w:type="character" w:customStyle="1" w:styleId="Nadpis4Char">
    <w:name w:val="Nadpis 4 Char"/>
    <w:link w:val="Nadpis4"/>
    <w:uiPriority w:val="2"/>
    <w:rsid w:val="00A530FA"/>
    <w:rPr>
      <w:rFonts w:eastAsia="Times New Roman" w:cs="Calibri"/>
      <w:b/>
      <w:bCs/>
      <w:iCs w:val="0"/>
      <w:caps w:val="0"/>
      <w:color w:val="15BAE5"/>
      <w:sz w:val="26"/>
      <w:szCs w:val="28"/>
      <w:lang w:eastAsia="cs-CZ"/>
    </w:rPr>
  </w:style>
  <w:style w:type="character" w:customStyle="1" w:styleId="Zmnka2">
    <w:name w:val="Zmínka2"/>
    <w:uiPriority w:val="99"/>
    <w:semiHidden/>
    <w:unhideWhenUsed/>
    <w:rsid w:val="00763948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C32473"/>
    <w:rPr>
      <w:color w:val="808080"/>
      <w:shd w:val="clear" w:color="auto" w:fill="E6E6E6"/>
    </w:rPr>
  </w:style>
  <w:style w:type="paragraph" w:customStyle="1" w:styleId="TITUL1">
    <w:name w:val="TITUL1"/>
    <w:basedOn w:val="Nadpis1N"/>
    <w:next w:val="Normln"/>
    <w:link w:val="TITUL1Char"/>
    <w:uiPriority w:val="5"/>
    <w:qFormat/>
    <w:rsid w:val="00E617CE"/>
    <w:pPr>
      <w:contextualSpacing/>
      <w:jc w:val="center"/>
      <w:outlineLvl w:val="9"/>
    </w:pPr>
    <w:rPr>
      <w:caps w:val="0"/>
    </w:rPr>
  </w:style>
  <w:style w:type="paragraph" w:customStyle="1" w:styleId="TITUL2">
    <w:name w:val="TITUL2"/>
    <w:basedOn w:val="Nadpis2N"/>
    <w:next w:val="Normln"/>
    <w:link w:val="TITUL2Char"/>
    <w:uiPriority w:val="5"/>
    <w:qFormat/>
    <w:rsid w:val="00E617CE"/>
    <w:pPr>
      <w:contextualSpacing/>
      <w:jc w:val="center"/>
      <w:outlineLvl w:val="9"/>
    </w:pPr>
  </w:style>
  <w:style w:type="character" w:customStyle="1" w:styleId="Nadpis5Char">
    <w:name w:val="Nadpis 5 Char"/>
    <w:link w:val="Nadpis5"/>
    <w:uiPriority w:val="2"/>
    <w:rsid w:val="00A530FA"/>
    <w:rPr>
      <w:rFonts w:eastAsia="Times New Roman" w:cs="Calibri"/>
      <w:b/>
      <w:bCs/>
      <w:iCs/>
      <w:sz w:val="24"/>
      <w:szCs w:val="26"/>
      <w:lang w:eastAsia="cs-CZ"/>
    </w:rPr>
  </w:style>
  <w:style w:type="character" w:customStyle="1" w:styleId="Nadpis6Char">
    <w:name w:val="Nadpis 6 Char"/>
    <w:link w:val="Nadpis6"/>
    <w:uiPriority w:val="2"/>
    <w:rsid w:val="00C8752C"/>
    <w:rPr>
      <w:rFonts w:eastAsia="Times New Roman" w:cs="Calibri"/>
      <w:b/>
      <w:bCs/>
      <w:sz w:val="18"/>
      <w:lang w:eastAsia="cs-CZ"/>
    </w:rPr>
  </w:style>
  <w:style w:type="character" w:customStyle="1" w:styleId="Nadpis7Char">
    <w:name w:val="Nadpis 7 Char"/>
    <w:link w:val="Nadpis7"/>
    <w:uiPriority w:val="2"/>
    <w:rsid w:val="00C8752C"/>
    <w:rPr>
      <w:rFonts w:ascii="Calibri" w:eastAsia="Times New Roman" w:hAnsi="Calibri" w:cs="Calibri"/>
      <w:b/>
      <w:sz w:val="18"/>
      <w:szCs w:val="24"/>
      <w:lang w:eastAsia="cs-CZ"/>
    </w:rPr>
  </w:style>
  <w:style w:type="character" w:customStyle="1" w:styleId="Nadpis8Char">
    <w:name w:val="Nadpis 8 Char"/>
    <w:link w:val="Nadpis8"/>
    <w:uiPriority w:val="2"/>
    <w:rsid w:val="00C8752C"/>
    <w:rPr>
      <w:rFonts w:ascii="Calibri" w:eastAsia="Times New Roman" w:hAnsi="Calibri" w:cs="Calibri"/>
      <w:b/>
      <w:iCs/>
      <w:sz w:val="18"/>
      <w:szCs w:val="24"/>
      <w:lang w:eastAsia="cs-CZ"/>
    </w:rPr>
  </w:style>
  <w:style w:type="character" w:customStyle="1" w:styleId="Nadpis9Char">
    <w:name w:val="Nadpis 9 Char"/>
    <w:link w:val="Nadpis9"/>
    <w:uiPriority w:val="2"/>
    <w:rsid w:val="00C8752C"/>
    <w:rPr>
      <w:rFonts w:ascii="Calibri" w:eastAsia="Times New Roman" w:hAnsi="Calibri" w:cs="Arial"/>
      <w:b/>
      <w:sz w:val="18"/>
      <w:lang w:eastAsia="cs-CZ"/>
    </w:rPr>
  </w:style>
  <w:style w:type="paragraph" w:styleId="Obsah1">
    <w:name w:val="toc 1"/>
    <w:basedOn w:val="Normln"/>
    <w:next w:val="Normln"/>
    <w:uiPriority w:val="39"/>
    <w:rsid w:val="00A530FA"/>
    <w:pPr>
      <w:tabs>
        <w:tab w:val="left" w:pos="709"/>
        <w:tab w:val="right" w:leader="dot" w:pos="9354"/>
      </w:tabs>
      <w:ind w:left="709" w:hanging="709"/>
      <w:jc w:val="left"/>
    </w:pPr>
    <w:rPr>
      <w:rFonts w:eastAsia="Times New Roman" w:cs="Calibri"/>
      <w:b/>
      <w:bCs/>
      <w:caps/>
      <w:noProof/>
      <w:color w:val="15BAE5"/>
      <w:szCs w:val="24"/>
      <w:lang w:eastAsia="cs-CZ"/>
    </w:rPr>
  </w:style>
  <w:style w:type="paragraph" w:styleId="Obsah2">
    <w:name w:val="toc 2"/>
    <w:basedOn w:val="Obsah1"/>
    <w:next w:val="Normln"/>
    <w:uiPriority w:val="39"/>
    <w:rsid w:val="00A530FA"/>
    <w:pPr>
      <w:tabs>
        <w:tab w:val="clear" w:pos="709"/>
        <w:tab w:val="left" w:pos="1276"/>
      </w:tabs>
      <w:ind w:left="1276" w:hanging="1276"/>
    </w:pPr>
    <w:rPr>
      <w:rFonts w:eastAsia="MS PGothic" w:cs="Times New Roman"/>
      <w:bCs w:val="0"/>
      <w:caps w:val="0"/>
      <w:color w:val="auto"/>
      <w:szCs w:val="22"/>
    </w:rPr>
  </w:style>
  <w:style w:type="paragraph" w:styleId="Obsah3">
    <w:name w:val="toc 3"/>
    <w:basedOn w:val="Obsah2"/>
    <w:next w:val="Normln"/>
    <w:uiPriority w:val="39"/>
    <w:rsid w:val="00FA304D"/>
    <w:rPr>
      <w:b w:val="0"/>
    </w:rPr>
  </w:style>
  <w:style w:type="paragraph" w:styleId="Obsah4">
    <w:name w:val="toc 4"/>
    <w:basedOn w:val="Obsah3"/>
    <w:next w:val="Normln"/>
    <w:uiPriority w:val="39"/>
    <w:rsid w:val="00FA304D"/>
    <w:rPr>
      <w:iCs/>
    </w:rPr>
  </w:style>
  <w:style w:type="paragraph" w:styleId="Obsah5">
    <w:name w:val="toc 5"/>
    <w:basedOn w:val="Obsah4"/>
    <w:next w:val="Normln"/>
    <w:uiPriority w:val="39"/>
    <w:rsid w:val="00FA304D"/>
    <w:rPr>
      <w:rFonts w:cs="Calibri"/>
    </w:rPr>
  </w:style>
  <w:style w:type="paragraph" w:styleId="Obsah6">
    <w:name w:val="toc 6"/>
    <w:basedOn w:val="Normln"/>
    <w:next w:val="Normln"/>
    <w:uiPriority w:val="39"/>
    <w:rsid w:val="00A530FA"/>
    <w:pPr>
      <w:tabs>
        <w:tab w:val="left" w:pos="1701"/>
        <w:tab w:val="right" w:leader="dot" w:pos="9354"/>
      </w:tabs>
      <w:ind w:left="1701" w:hanging="1417"/>
      <w:jc w:val="left"/>
    </w:pPr>
    <w:rPr>
      <w:rFonts w:eastAsia="Times New Roman" w:cs="Calibri"/>
      <w:noProof/>
      <w:szCs w:val="18"/>
      <w:lang w:eastAsia="cs-CZ"/>
    </w:rPr>
  </w:style>
  <w:style w:type="paragraph" w:styleId="Obsah7">
    <w:name w:val="toc 7"/>
    <w:basedOn w:val="Normln"/>
    <w:next w:val="Normln"/>
    <w:uiPriority w:val="39"/>
    <w:unhideWhenUsed/>
    <w:rsid w:val="00A530FA"/>
    <w:pPr>
      <w:tabs>
        <w:tab w:val="left" w:pos="2127"/>
        <w:tab w:val="right" w:leader="dot" w:pos="9354"/>
      </w:tabs>
      <w:spacing w:line="264" w:lineRule="auto"/>
      <w:ind w:left="2127" w:hanging="1560"/>
      <w:jc w:val="left"/>
    </w:pPr>
    <w:rPr>
      <w:rFonts w:eastAsia="Times New Roman" w:cs="Calibri"/>
      <w:noProof/>
      <w:szCs w:val="18"/>
      <w:lang w:eastAsia="cs-CZ"/>
    </w:rPr>
  </w:style>
  <w:style w:type="paragraph" w:styleId="Obsah8">
    <w:name w:val="toc 8"/>
    <w:basedOn w:val="Normln"/>
    <w:next w:val="Normln"/>
    <w:uiPriority w:val="39"/>
    <w:unhideWhenUsed/>
    <w:rsid w:val="00A530FA"/>
    <w:pPr>
      <w:tabs>
        <w:tab w:val="left" w:pos="2552"/>
        <w:tab w:val="right" w:leader="dot" w:pos="9354"/>
      </w:tabs>
      <w:spacing w:line="264" w:lineRule="auto"/>
      <w:ind w:left="2552" w:hanging="1701"/>
      <w:jc w:val="left"/>
    </w:pPr>
    <w:rPr>
      <w:rFonts w:eastAsia="Times New Roman" w:cs="Calibri"/>
      <w:noProof/>
      <w:szCs w:val="18"/>
      <w:lang w:eastAsia="cs-CZ"/>
    </w:rPr>
  </w:style>
  <w:style w:type="paragraph" w:styleId="Obsah9">
    <w:name w:val="toc 9"/>
    <w:basedOn w:val="Normln"/>
    <w:next w:val="Normln"/>
    <w:uiPriority w:val="39"/>
    <w:unhideWhenUsed/>
    <w:rsid w:val="00A530FA"/>
    <w:pPr>
      <w:tabs>
        <w:tab w:val="left" w:pos="2977"/>
        <w:tab w:val="right" w:leader="dot" w:pos="9354"/>
      </w:tabs>
      <w:spacing w:line="264" w:lineRule="auto"/>
      <w:ind w:left="2977" w:hanging="1843"/>
      <w:jc w:val="left"/>
    </w:pPr>
    <w:rPr>
      <w:rFonts w:eastAsia="Times New Roman" w:cs="Calibri"/>
      <w:noProof/>
      <w:szCs w:val="18"/>
      <w:lang w:eastAsia="cs-CZ"/>
    </w:rPr>
  </w:style>
  <w:style w:type="paragraph" w:styleId="Titulek">
    <w:name w:val="caption"/>
    <w:aliases w:val="Titulek tabulka"/>
    <w:basedOn w:val="Normln"/>
    <w:next w:val="Normln"/>
    <w:link w:val="TitulekChar"/>
    <w:uiPriority w:val="35"/>
    <w:qFormat/>
    <w:rsid w:val="00CF56C5"/>
    <w:pPr>
      <w:spacing w:before="240" w:after="60"/>
    </w:pPr>
    <w:rPr>
      <w:b/>
      <w:bCs/>
      <w:sz w:val="18"/>
      <w:szCs w:val="18"/>
    </w:rPr>
  </w:style>
  <w:style w:type="table" w:customStyle="1" w:styleId="TabulkaTTC">
    <w:name w:val="Tabulka TTC"/>
    <w:basedOn w:val="Normlntabulka"/>
    <w:uiPriority w:val="99"/>
    <w:rsid w:val="00CF56C5"/>
    <w:pPr>
      <w:ind w:left="57" w:right="57"/>
    </w:pPr>
    <w:rPr>
      <w:color w:val="878787"/>
    </w:rPr>
    <w:tblPr>
      <w:tblStyleRowBandSize w:val="1"/>
      <w:tblBorders>
        <w:top w:val="single" w:sz="4" w:space="0" w:color="15BAE5"/>
        <w:bottom w:val="single" w:sz="4" w:space="0" w:color="15BAE5"/>
        <w:insideH w:val="single" w:sz="4" w:space="0" w:color="15BAE5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color w:val="000000"/>
      </w:rPr>
      <w:tblPr/>
      <w:tcPr>
        <w:tcBorders>
          <w:top w:val="single" w:sz="4" w:space="0" w:color="15BAE5"/>
          <w:left w:val="nil"/>
          <w:bottom w:val="single" w:sz="4" w:space="0" w:color="15BAE5"/>
          <w:right w:val="nil"/>
          <w:insideH w:val="single" w:sz="4" w:space="0" w:color="15BAE5"/>
          <w:insideV w:val="nil"/>
          <w:tl2br w:val="nil"/>
          <w:tr2bl w:val="nil"/>
        </w:tcBorders>
      </w:tcPr>
    </w:tblStylePr>
    <w:tblStylePr w:type="lastRow">
      <w:rPr>
        <w:b/>
      </w:rPr>
      <w:tblPr/>
      <w:tcPr>
        <w:shd w:val="clear" w:color="auto" w:fill="B7B7B7"/>
      </w:tcPr>
    </w:tblStylePr>
    <w:tblStylePr w:type="firstCol">
      <w:pPr>
        <w:wordWrap/>
        <w:jc w:val="left"/>
      </w:pPr>
      <w:rPr>
        <w:b/>
        <w:color w:val="15BAE5"/>
      </w:rPr>
    </w:tblStylePr>
    <w:tblStylePr w:type="band1Horz">
      <w:tblPr/>
      <w:tcPr>
        <w:shd w:val="clear" w:color="auto" w:fill="F2F2F2"/>
      </w:tcPr>
    </w:tblStylePr>
  </w:style>
  <w:style w:type="paragraph" w:styleId="Seznamsodrkami">
    <w:name w:val="List Bullet"/>
    <w:basedOn w:val="Normln"/>
    <w:uiPriority w:val="14"/>
    <w:qFormat/>
    <w:rsid w:val="002338F1"/>
    <w:pPr>
      <w:numPr>
        <w:numId w:val="29"/>
      </w:numPr>
      <w:contextualSpacing/>
    </w:pPr>
    <w:rPr>
      <w:lang w:eastAsia="cs-CZ"/>
    </w:rPr>
  </w:style>
  <w:style w:type="character" w:customStyle="1" w:styleId="Nevyeenzmnka2">
    <w:name w:val="Nevyřešená zmínka2"/>
    <w:uiPriority w:val="99"/>
    <w:semiHidden/>
    <w:unhideWhenUsed/>
    <w:rsid w:val="005E7C50"/>
    <w:rPr>
      <w:color w:val="605E5C"/>
      <w:shd w:val="clear" w:color="auto" w:fill="E1DFDD"/>
    </w:rPr>
  </w:style>
  <w:style w:type="paragraph" w:customStyle="1" w:styleId="Titulekobrzek">
    <w:name w:val="Titulek obrázek"/>
    <w:basedOn w:val="Titulek"/>
    <w:link w:val="TitulekobrzekChar"/>
    <w:uiPriority w:val="36"/>
    <w:qFormat/>
    <w:rsid w:val="00EA1BA4"/>
    <w:pPr>
      <w:spacing w:before="60" w:after="240"/>
      <w:jc w:val="center"/>
    </w:pPr>
  </w:style>
  <w:style w:type="paragraph" w:customStyle="1" w:styleId="Obrzek">
    <w:name w:val="Obrázek"/>
    <w:basedOn w:val="Normln"/>
    <w:next w:val="Normln"/>
    <w:link w:val="ObrzekChar"/>
    <w:uiPriority w:val="37"/>
    <w:qFormat/>
    <w:rsid w:val="00AC5127"/>
    <w:pPr>
      <w:keepNext/>
      <w:jc w:val="center"/>
    </w:pPr>
  </w:style>
  <w:style w:type="character" w:customStyle="1" w:styleId="TitulekChar">
    <w:name w:val="Titulek Char"/>
    <w:aliases w:val="Titulek tabulka Char"/>
    <w:link w:val="Titulek"/>
    <w:uiPriority w:val="35"/>
    <w:rsid w:val="00CF56C5"/>
    <w:rPr>
      <w:b/>
      <w:bCs/>
      <w:sz w:val="18"/>
      <w:szCs w:val="18"/>
    </w:rPr>
  </w:style>
  <w:style w:type="character" w:customStyle="1" w:styleId="TitulekobrzekChar">
    <w:name w:val="Titulek obrázek Char"/>
    <w:link w:val="Titulekobrzek"/>
    <w:uiPriority w:val="36"/>
    <w:rsid w:val="00EA1BA4"/>
    <w:rPr>
      <w:b/>
      <w:bCs/>
      <w:sz w:val="18"/>
      <w:szCs w:val="18"/>
    </w:rPr>
  </w:style>
  <w:style w:type="paragraph" w:styleId="Seznamsodrkami2">
    <w:name w:val="List Bullet 2"/>
    <w:basedOn w:val="Normln"/>
    <w:uiPriority w:val="14"/>
    <w:qFormat/>
    <w:rsid w:val="00CD4EFD"/>
    <w:pPr>
      <w:numPr>
        <w:ilvl w:val="1"/>
        <w:numId w:val="29"/>
      </w:numPr>
      <w:contextualSpacing/>
    </w:pPr>
    <w:rPr>
      <w:color w:val="878787"/>
      <w:lang w:eastAsia="cs-CZ"/>
    </w:rPr>
  </w:style>
  <w:style w:type="character" w:customStyle="1" w:styleId="ObrzekChar">
    <w:name w:val="Obrázek Char"/>
    <w:basedOn w:val="Standardnpsmoodstavce"/>
    <w:link w:val="Obrzek"/>
    <w:uiPriority w:val="37"/>
    <w:rsid w:val="00B454AF"/>
  </w:style>
  <w:style w:type="paragraph" w:styleId="Seznamsodrkami3">
    <w:name w:val="List Bullet 3"/>
    <w:basedOn w:val="Normln"/>
    <w:uiPriority w:val="14"/>
    <w:qFormat/>
    <w:rsid w:val="002338F1"/>
    <w:pPr>
      <w:numPr>
        <w:ilvl w:val="2"/>
        <w:numId w:val="29"/>
      </w:numPr>
      <w:contextualSpacing/>
    </w:pPr>
    <w:rPr>
      <w:lang w:eastAsia="cs-CZ"/>
    </w:rPr>
  </w:style>
  <w:style w:type="paragraph" w:styleId="Seznamsodrkami4">
    <w:name w:val="List Bullet 4"/>
    <w:basedOn w:val="Normln"/>
    <w:uiPriority w:val="14"/>
    <w:rsid w:val="002338F1"/>
    <w:pPr>
      <w:numPr>
        <w:ilvl w:val="3"/>
        <w:numId w:val="29"/>
      </w:numPr>
      <w:contextualSpacing/>
    </w:pPr>
    <w:rPr>
      <w:lang w:eastAsia="cs-CZ"/>
    </w:rPr>
  </w:style>
  <w:style w:type="paragraph" w:styleId="Seznamsodrkami5">
    <w:name w:val="List Bullet 5"/>
    <w:basedOn w:val="Normln"/>
    <w:uiPriority w:val="14"/>
    <w:rsid w:val="007E0FB2"/>
    <w:pPr>
      <w:numPr>
        <w:ilvl w:val="4"/>
        <w:numId w:val="29"/>
      </w:numPr>
      <w:contextualSpacing/>
    </w:pPr>
    <w:rPr>
      <w:lang w:eastAsia="cs-CZ"/>
    </w:rPr>
  </w:style>
  <w:style w:type="paragraph" w:styleId="Seznam">
    <w:name w:val="List"/>
    <w:basedOn w:val="Normln"/>
    <w:uiPriority w:val="16"/>
    <w:qFormat/>
    <w:rsid w:val="002338F1"/>
    <w:pPr>
      <w:numPr>
        <w:numId w:val="28"/>
      </w:numPr>
      <w:contextualSpacing/>
    </w:pPr>
  </w:style>
  <w:style w:type="paragraph" w:styleId="Seznam2">
    <w:name w:val="List 2"/>
    <w:basedOn w:val="Normln"/>
    <w:uiPriority w:val="16"/>
    <w:qFormat/>
    <w:rsid w:val="002338F1"/>
    <w:pPr>
      <w:numPr>
        <w:ilvl w:val="1"/>
        <w:numId w:val="28"/>
      </w:numPr>
      <w:contextualSpacing/>
    </w:pPr>
  </w:style>
  <w:style w:type="paragraph" w:styleId="Seznam3">
    <w:name w:val="List 3"/>
    <w:basedOn w:val="Normln"/>
    <w:uiPriority w:val="16"/>
    <w:qFormat/>
    <w:rsid w:val="002338F1"/>
    <w:pPr>
      <w:numPr>
        <w:ilvl w:val="2"/>
        <w:numId w:val="28"/>
      </w:numPr>
      <w:contextualSpacing/>
    </w:pPr>
  </w:style>
  <w:style w:type="paragraph" w:styleId="Seznam4">
    <w:name w:val="List 4"/>
    <w:basedOn w:val="Normln"/>
    <w:uiPriority w:val="16"/>
    <w:rsid w:val="002338F1"/>
    <w:pPr>
      <w:numPr>
        <w:ilvl w:val="3"/>
        <w:numId w:val="28"/>
      </w:numPr>
      <w:contextualSpacing/>
    </w:pPr>
  </w:style>
  <w:style w:type="paragraph" w:styleId="Seznam5">
    <w:name w:val="List 5"/>
    <w:basedOn w:val="Normln"/>
    <w:uiPriority w:val="16"/>
    <w:rsid w:val="002338F1"/>
    <w:pPr>
      <w:numPr>
        <w:ilvl w:val="4"/>
        <w:numId w:val="28"/>
      </w:numPr>
      <w:contextualSpacing/>
    </w:pPr>
  </w:style>
  <w:style w:type="paragraph" w:styleId="Pokraovnseznamu">
    <w:name w:val="List Continue"/>
    <w:basedOn w:val="Normln"/>
    <w:uiPriority w:val="17"/>
    <w:qFormat/>
    <w:rsid w:val="00186A6A"/>
    <w:pPr>
      <w:ind w:left="284"/>
      <w:contextualSpacing/>
    </w:pPr>
  </w:style>
  <w:style w:type="paragraph" w:styleId="Pokraovnseznamu2">
    <w:name w:val="List Continue 2"/>
    <w:basedOn w:val="Normln"/>
    <w:uiPriority w:val="17"/>
    <w:qFormat/>
    <w:rsid w:val="00186A6A"/>
    <w:pPr>
      <w:ind w:left="567"/>
      <w:contextualSpacing/>
    </w:pPr>
  </w:style>
  <w:style w:type="paragraph" w:styleId="Pokraovnseznamu3">
    <w:name w:val="List Continue 3"/>
    <w:basedOn w:val="Normln"/>
    <w:uiPriority w:val="17"/>
    <w:qFormat/>
    <w:rsid w:val="00186A6A"/>
    <w:pPr>
      <w:ind w:left="851"/>
      <w:contextualSpacing/>
    </w:pPr>
  </w:style>
  <w:style w:type="paragraph" w:styleId="Pokraovnseznamu4">
    <w:name w:val="List Continue 4"/>
    <w:basedOn w:val="Normln"/>
    <w:uiPriority w:val="17"/>
    <w:rsid w:val="00186A6A"/>
    <w:pPr>
      <w:ind w:left="1134"/>
      <w:contextualSpacing/>
    </w:pPr>
  </w:style>
  <w:style w:type="paragraph" w:styleId="Pokraovnseznamu5">
    <w:name w:val="List Continue 5"/>
    <w:basedOn w:val="Normln"/>
    <w:uiPriority w:val="17"/>
    <w:rsid w:val="00186A6A"/>
    <w:pPr>
      <w:ind w:left="1418"/>
      <w:contextualSpacing/>
    </w:pPr>
  </w:style>
  <w:style w:type="paragraph" w:customStyle="1" w:styleId="Ploha">
    <w:name w:val="Příloha"/>
    <w:basedOn w:val="Normln"/>
    <w:next w:val="Obrzek"/>
    <w:link w:val="PlohaChar"/>
    <w:uiPriority w:val="24"/>
    <w:rsid w:val="00E311E9"/>
    <w:pPr>
      <w:keepNext/>
      <w:keepLines/>
      <w:pageBreakBefore/>
      <w:numPr>
        <w:numId w:val="30"/>
      </w:numPr>
      <w:spacing w:before="480" w:after="120"/>
      <w:jc w:val="center"/>
      <w:outlineLvl w:val="0"/>
    </w:pPr>
    <w:rPr>
      <w:rFonts w:eastAsia="Times New Roman" w:cs="Arial"/>
      <w:b/>
      <w:bCs/>
      <w:caps/>
      <w:color w:val="15BAE5"/>
      <w:sz w:val="40"/>
      <w:szCs w:val="32"/>
      <w:lang w:eastAsia="cs-CZ"/>
    </w:rPr>
  </w:style>
  <w:style w:type="paragraph" w:customStyle="1" w:styleId="Barevnseznamzvraznn11">
    <w:name w:val="Barevný seznam – zvýraznění 11"/>
    <w:basedOn w:val="Normln"/>
    <w:link w:val="Barevnseznamzvraznn1Char"/>
    <w:uiPriority w:val="34"/>
    <w:rsid w:val="0046091C"/>
    <w:pPr>
      <w:ind w:left="720"/>
      <w:contextualSpacing/>
    </w:pPr>
  </w:style>
  <w:style w:type="character" w:customStyle="1" w:styleId="PlohaChar">
    <w:name w:val="Příloha Char"/>
    <w:link w:val="Ploha"/>
    <w:uiPriority w:val="24"/>
    <w:rsid w:val="000E2F07"/>
    <w:rPr>
      <w:rFonts w:eastAsia="Times New Roman" w:cs="Arial"/>
      <w:b/>
      <w:bCs/>
      <w:caps/>
      <w:color w:val="15BAE5"/>
      <w:sz w:val="40"/>
      <w:szCs w:val="32"/>
      <w:lang w:eastAsia="cs-CZ"/>
    </w:rPr>
  </w:style>
  <w:style w:type="paragraph" w:customStyle="1" w:styleId="Seznamliteratury">
    <w:name w:val="Seznam literatury"/>
    <w:basedOn w:val="Barevnseznamzvraznn11"/>
    <w:link w:val="SeznamliteraturyChar"/>
    <w:uiPriority w:val="25"/>
    <w:rsid w:val="0046091C"/>
    <w:pPr>
      <w:numPr>
        <w:numId w:val="31"/>
      </w:numPr>
    </w:pPr>
    <w:rPr>
      <w:lang w:eastAsia="cs-CZ"/>
    </w:rPr>
  </w:style>
  <w:style w:type="paragraph" w:styleId="Seznamobrzk">
    <w:name w:val="table of figures"/>
    <w:basedOn w:val="Normln"/>
    <w:next w:val="Normln"/>
    <w:uiPriority w:val="99"/>
    <w:unhideWhenUsed/>
    <w:rsid w:val="005B3962"/>
  </w:style>
  <w:style w:type="character" w:customStyle="1" w:styleId="Barevnseznamzvraznn1Char">
    <w:name w:val="Barevný seznam – zvýraznění 1 Char"/>
    <w:basedOn w:val="Standardnpsmoodstavce"/>
    <w:link w:val="Barevnseznamzvraznn11"/>
    <w:uiPriority w:val="34"/>
    <w:rsid w:val="0046091C"/>
  </w:style>
  <w:style w:type="character" w:customStyle="1" w:styleId="SeznamliteraturyChar">
    <w:name w:val="Seznam literatury Char"/>
    <w:link w:val="Seznamliteratury"/>
    <w:uiPriority w:val="25"/>
    <w:rsid w:val="000E2F07"/>
    <w:rPr>
      <w:sz w:val="18"/>
      <w:lang w:eastAsia="cs-CZ"/>
    </w:rPr>
  </w:style>
  <w:style w:type="paragraph" w:styleId="slovanseznam">
    <w:name w:val="List Number"/>
    <w:basedOn w:val="Normln"/>
    <w:uiPriority w:val="15"/>
    <w:qFormat/>
    <w:rsid w:val="00C44AD1"/>
    <w:pPr>
      <w:numPr>
        <w:numId w:val="21"/>
      </w:numPr>
      <w:contextualSpacing/>
    </w:pPr>
  </w:style>
  <w:style w:type="paragraph" w:styleId="Adresanaoblku">
    <w:name w:val="envelope address"/>
    <w:basedOn w:val="Normln"/>
    <w:uiPriority w:val="99"/>
    <w:rsid w:val="001F0340"/>
    <w:pPr>
      <w:framePr w:w="7920" w:h="1980" w:hRule="exact" w:hSpace="141" w:wrap="auto" w:hAnchor="page" w:xAlign="center" w:yAlign="bottom"/>
      <w:ind w:left="2880"/>
    </w:pPr>
    <w:rPr>
      <w:rFonts w:eastAsia="MS PGothic"/>
      <w:szCs w:val="24"/>
    </w:rPr>
  </w:style>
  <w:style w:type="paragraph" w:customStyle="1" w:styleId="Nadpisobsahu1">
    <w:name w:val="Nadpis obsahu1"/>
    <w:basedOn w:val="Nadpis1"/>
    <w:next w:val="Normln"/>
    <w:uiPriority w:val="39"/>
    <w:qFormat/>
    <w:rsid w:val="00922575"/>
    <w:pPr>
      <w:pageBreakBefore/>
      <w:numPr>
        <w:numId w:val="0"/>
      </w:numPr>
      <w:spacing w:before="0"/>
      <w:outlineLvl w:val="9"/>
    </w:pPr>
    <w:rPr>
      <w:rFonts w:eastAsia="MS PGothic" w:cs="Times New Roman"/>
      <w:bCs w:val="0"/>
      <w:lang w:eastAsia="en-US"/>
    </w:rPr>
  </w:style>
  <w:style w:type="paragraph" w:customStyle="1" w:styleId="Vtpsmo">
    <w:name w:val="Větší písmo"/>
    <w:basedOn w:val="Normln"/>
    <w:link w:val="VtpsmoChar"/>
    <w:uiPriority w:val="22"/>
    <w:qFormat/>
    <w:rsid w:val="00C44077"/>
    <w:rPr>
      <w:sz w:val="24"/>
    </w:rPr>
  </w:style>
  <w:style w:type="paragraph" w:styleId="slovanseznam2">
    <w:name w:val="List Number 2"/>
    <w:basedOn w:val="Normln"/>
    <w:uiPriority w:val="15"/>
    <w:qFormat/>
    <w:rsid w:val="00C44AD1"/>
    <w:pPr>
      <w:numPr>
        <w:numId w:val="22"/>
      </w:numPr>
      <w:contextualSpacing/>
    </w:pPr>
  </w:style>
  <w:style w:type="character" w:customStyle="1" w:styleId="VtpsmoChar">
    <w:name w:val="Větší písmo Char"/>
    <w:link w:val="Vtpsmo"/>
    <w:uiPriority w:val="22"/>
    <w:rsid w:val="000E2F07"/>
    <w:rPr>
      <w:sz w:val="24"/>
    </w:rPr>
  </w:style>
  <w:style w:type="paragraph" w:styleId="slovanseznam3">
    <w:name w:val="List Number 3"/>
    <w:basedOn w:val="Normln"/>
    <w:uiPriority w:val="15"/>
    <w:qFormat/>
    <w:rsid w:val="00C44AD1"/>
    <w:pPr>
      <w:numPr>
        <w:numId w:val="23"/>
      </w:numPr>
      <w:contextualSpacing/>
    </w:pPr>
  </w:style>
  <w:style w:type="paragraph" w:styleId="slovanseznam4">
    <w:name w:val="List Number 4"/>
    <w:basedOn w:val="Normln"/>
    <w:uiPriority w:val="15"/>
    <w:rsid w:val="00C44AD1"/>
    <w:pPr>
      <w:numPr>
        <w:numId w:val="24"/>
      </w:numPr>
      <w:contextualSpacing/>
    </w:pPr>
  </w:style>
  <w:style w:type="paragraph" w:styleId="slovanseznam5">
    <w:name w:val="List Number 5"/>
    <w:basedOn w:val="Normln"/>
    <w:uiPriority w:val="15"/>
    <w:rsid w:val="00C44AD1"/>
    <w:pPr>
      <w:numPr>
        <w:numId w:val="25"/>
      </w:numPr>
      <w:contextualSpacing/>
    </w:pPr>
  </w:style>
  <w:style w:type="paragraph" w:customStyle="1" w:styleId="Nadpis1N">
    <w:name w:val="Nadpis 1N"/>
    <w:basedOn w:val="Nadpis1"/>
    <w:next w:val="Normln"/>
    <w:link w:val="Nadpis1NChar"/>
    <w:uiPriority w:val="4"/>
    <w:qFormat/>
    <w:rsid w:val="00E311E9"/>
    <w:pPr>
      <w:numPr>
        <w:numId w:val="0"/>
      </w:numPr>
    </w:pPr>
  </w:style>
  <w:style w:type="paragraph" w:customStyle="1" w:styleId="Nadpis2N">
    <w:name w:val="Nadpis 2N"/>
    <w:basedOn w:val="Nadpis2"/>
    <w:next w:val="Normln"/>
    <w:link w:val="Nadpis2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1NChar">
    <w:name w:val="Nadpis 1N Char"/>
    <w:link w:val="Nadpis1N"/>
    <w:uiPriority w:val="4"/>
    <w:rsid w:val="000E2F07"/>
    <w:rPr>
      <w:rFonts w:eastAsia="Times New Roman" w:cs="Arial"/>
      <w:b/>
      <w:bCs/>
      <w:caps/>
      <w:color w:val="15BAE5"/>
      <w:sz w:val="40"/>
      <w:szCs w:val="32"/>
      <w:lang w:eastAsia="cs-CZ"/>
    </w:rPr>
  </w:style>
  <w:style w:type="paragraph" w:customStyle="1" w:styleId="Nadpis3N">
    <w:name w:val="Nadpis 3N"/>
    <w:basedOn w:val="Nadpis3"/>
    <w:next w:val="Normln"/>
    <w:link w:val="Nadpis3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2NChar">
    <w:name w:val="Nadpis 2N Char"/>
    <w:link w:val="Nadpis2N"/>
    <w:uiPriority w:val="4"/>
    <w:rsid w:val="000E2F07"/>
    <w:rPr>
      <w:rFonts w:eastAsia="Times New Roman" w:cs="Arial"/>
      <w:b/>
      <w:bCs w:val="0"/>
      <w:iCs/>
      <w:caps w:val="0"/>
      <w:color w:val="15BAE5"/>
      <w:sz w:val="32"/>
      <w:szCs w:val="32"/>
      <w:lang w:eastAsia="cs-CZ"/>
    </w:rPr>
  </w:style>
  <w:style w:type="paragraph" w:customStyle="1" w:styleId="Nadpis4N">
    <w:name w:val="Nadpis 4N"/>
    <w:basedOn w:val="Nadpis4"/>
    <w:next w:val="Normln"/>
    <w:link w:val="Nadpis4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3NChar">
    <w:name w:val="Nadpis 3N Char"/>
    <w:link w:val="Nadpis3N"/>
    <w:uiPriority w:val="4"/>
    <w:rsid w:val="000E2F07"/>
    <w:rPr>
      <w:rFonts w:eastAsia="Times New Roman" w:cs="Arial"/>
      <w:b/>
      <w:bCs/>
      <w:iCs/>
      <w:caps w:val="0"/>
      <w:color w:val="15BAE5"/>
      <w:sz w:val="26"/>
      <w:szCs w:val="26"/>
      <w:lang w:eastAsia="cs-CZ"/>
    </w:rPr>
  </w:style>
  <w:style w:type="paragraph" w:customStyle="1" w:styleId="Nadpis5N">
    <w:name w:val="Nadpis 5N"/>
    <w:basedOn w:val="Nadpis5"/>
    <w:next w:val="Normln"/>
    <w:link w:val="Nadpis5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4NChar">
    <w:name w:val="Nadpis 4N Char"/>
    <w:link w:val="Nadpis4N"/>
    <w:uiPriority w:val="4"/>
    <w:rsid w:val="000E2F07"/>
    <w:rPr>
      <w:rFonts w:eastAsia="Times New Roman" w:cs="Calibri"/>
      <w:b/>
      <w:bCs/>
      <w:iCs w:val="0"/>
      <w:caps w:val="0"/>
      <w:color w:val="15BAE5"/>
      <w:sz w:val="26"/>
      <w:szCs w:val="28"/>
      <w:lang w:eastAsia="cs-CZ"/>
    </w:rPr>
  </w:style>
  <w:style w:type="paragraph" w:customStyle="1" w:styleId="Nadpis6N">
    <w:name w:val="Nadpis 6N"/>
    <w:basedOn w:val="Nadpis6"/>
    <w:next w:val="Normln"/>
    <w:link w:val="Nadpis6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5NChar">
    <w:name w:val="Nadpis 5N Char"/>
    <w:link w:val="Nadpis5N"/>
    <w:uiPriority w:val="4"/>
    <w:rsid w:val="000E2F07"/>
    <w:rPr>
      <w:rFonts w:eastAsia="Times New Roman" w:cs="Calibri"/>
      <w:b/>
      <w:bCs/>
      <w:iCs/>
      <w:sz w:val="18"/>
      <w:szCs w:val="26"/>
      <w:lang w:eastAsia="cs-CZ"/>
    </w:rPr>
  </w:style>
  <w:style w:type="paragraph" w:customStyle="1" w:styleId="Nadpis7N">
    <w:name w:val="Nadpis 7N"/>
    <w:basedOn w:val="Nadpis7"/>
    <w:next w:val="Normln"/>
    <w:link w:val="Nadpis7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6NChar">
    <w:name w:val="Nadpis 6N Char"/>
    <w:link w:val="Nadpis6N"/>
    <w:uiPriority w:val="4"/>
    <w:rsid w:val="000E2F07"/>
    <w:rPr>
      <w:rFonts w:eastAsia="Times New Roman" w:cs="Calibri"/>
      <w:b/>
      <w:bCs/>
      <w:sz w:val="18"/>
      <w:lang w:eastAsia="cs-CZ"/>
    </w:rPr>
  </w:style>
  <w:style w:type="paragraph" w:customStyle="1" w:styleId="Nadpis8N">
    <w:name w:val="Nadpis 8N"/>
    <w:basedOn w:val="Nadpis8"/>
    <w:next w:val="Normln"/>
    <w:link w:val="Nadpis8NChar"/>
    <w:uiPriority w:val="4"/>
    <w:qFormat/>
    <w:rsid w:val="00E311E9"/>
    <w:pPr>
      <w:numPr>
        <w:ilvl w:val="0"/>
        <w:numId w:val="0"/>
      </w:numPr>
    </w:pPr>
  </w:style>
  <w:style w:type="character" w:customStyle="1" w:styleId="Nadpis7NChar">
    <w:name w:val="Nadpis 7N Char"/>
    <w:link w:val="Nadpis7N"/>
    <w:uiPriority w:val="4"/>
    <w:rsid w:val="000E2F07"/>
    <w:rPr>
      <w:rFonts w:ascii="Calibri" w:eastAsia="Times New Roman" w:hAnsi="Calibri" w:cs="Calibri"/>
      <w:b/>
      <w:sz w:val="18"/>
      <w:szCs w:val="24"/>
      <w:lang w:eastAsia="cs-CZ"/>
    </w:rPr>
  </w:style>
  <w:style w:type="paragraph" w:customStyle="1" w:styleId="Nadpis9N">
    <w:name w:val="Nadpis 9N"/>
    <w:basedOn w:val="Nadpis9"/>
    <w:next w:val="Normln"/>
    <w:link w:val="Nadpis9NChar"/>
    <w:uiPriority w:val="4"/>
    <w:qFormat/>
    <w:rsid w:val="000E2F07"/>
    <w:pPr>
      <w:numPr>
        <w:ilvl w:val="0"/>
        <w:numId w:val="0"/>
      </w:numPr>
    </w:pPr>
  </w:style>
  <w:style w:type="character" w:customStyle="1" w:styleId="Nadpis8NChar">
    <w:name w:val="Nadpis 8N Char"/>
    <w:link w:val="Nadpis8N"/>
    <w:uiPriority w:val="4"/>
    <w:rsid w:val="000E2F07"/>
    <w:rPr>
      <w:rFonts w:ascii="Calibri" w:eastAsia="Times New Roman" w:hAnsi="Calibri" w:cs="Calibri"/>
      <w:b/>
      <w:iCs/>
      <w:sz w:val="18"/>
      <w:szCs w:val="24"/>
      <w:lang w:eastAsia="cs-CZ"/>
    </w:rPr>
  </w:style>
  <w:style w:type="character" w:customStyle="1" w:styleId="TITUL1Char">
    <w:name w:val="TITUL1 Char"/>
    <w:link w:val="TITUL1"/>
    <w:uiPriority w:val="5"/>
    <w:rsid w:val="00E617CE"/>
    <w:rPr>
      <w:rFonts w:eastAsia="Times New Roman" w:cs="Arial"/>
      <w:b/>
      <w:bCs/>
      <w:caps w:val="0"/>
      <w:color w:val="15BAE5"/>
      <w:sz w:val="40"/>
      <w:szCs w:val="32"/>
      <w:lang w:eastAsia="cs-CZ"/>
    </w:rPr>
  </w:style>
  <w:style w:type="character" w:customStyle="1" w:styleId="Nadpis9NChar">
    <w:name w:val="Nadpis 9N Char"/>
    <w:link w:val="Nadpis9N"/>
    <w:uiPriority w:val="4"/>
    <w:rsid w:val="000E2F07"/>
    <w:rPr>
      <w:rFonts w:ascii="Calibri" w:eastAsia="Times New Roman" w:hAnsi="Calibri" w:cs="Arial"/>
      <w:b/>
      <w:sz w:val="18"/>
      <w:lang w:eastAsia="cs-CZ"/>
    </w:rPr>
  </w:style>
  <w:style w:type="paragraph" w:customStyle="1" w:styleId="TITUL2b">
    <w:name w:val="TITUL2b"/>
    <w:basedOn w:val="Nadpis3N"/>
    <w:next w:val="Normln"/>
    <w:link w:val="TITUL2bChar"/>
    <w:uiPriority w:val="5"/>
    <w:qFormat/>
    <w:rsid w:val="00E617CE"/>
    <w:pPr>
      <w:contextualSpacing/>
      <w:jc w:val="center"/>
      <w:outlineLvl w:val="9"/>
    </w:pPr>
  </w:style>
  <w:style w:type="character" w:customStyle="1" w:styleId="TITUL2Char">
    <w:name w:val="TITUL2 Char"/>
    <w:link w:val="TITUL2"/>
    <w:uiPriority w:val="5"/>
    <w:rsid w:val="00E617CE"/>
    <w:rPr>
      <w:rFonts w:eastAsia="Times New Roman" w:cs="Arial"/>
      <w:b/>
      <w:bCs w:val="0"/>
      <w:iCs/>
      <w:caps w:val="0"/>
      <w:color w:val="15BAE5"/>
      <w:sz w:val="32"/>
      <w:szCs w:val="32"/>
      <w:lang w:eastAsia="cs-CZ"/>
    </w:rPr>
  </w:style>
  <w:style w:type="paragraph" w:customStyle="1" w:styleId="TITUL3">
    <w:name w:val="TITUL3"/>
    <w:basedOn w:val="Nadpis4N"/>
    <w:next w:val="Normln"/>
    <w:link w:val="TITUL3Char"/>
    <w:uiPriority w:val="5"/>
    <w:qFormat/>
    <w:rsid w:val="00E617CE"/>
    <w:pPr>
      <w:ind w:left="1985"/>
      <w:contextualSpacing/>
      <w:jc w:val="left"/>
      <w:outlineLvl w:val="9"/>
    </w:pPr>
  </w:style>
  <w:style w:type="character" w:customStyle="1" w:styleId="TITUL2bChar">
    <w:name w:val="TITUL2b Char"/>
    <w:link w:val="TITUL2b"/>
    <w:uiPriority w:val="5"/>
    <w:rsid w:val="00E617CE"/>
    <w:rPr>
      <w:rFonts w:eastAsia="Times New Roman" w:cs="Arial"/>
      <w:b/>
      <w:bCs/>
      <w:iCs/>
      <w:caps w:val="0"/>
      <w:color w:val="15BAE5"/>
      <w:sz w:val="26"/>
      <w:szCs w:val="26"/>
      <w:lang w:eastAsia="cs-CZ"/>
    </w:rPr>
  </w:style>
  <w:style w:type="paragraph" w:customStyle="1" w:styleId="TITUL4">
    <w:name w:val="TITUL4"/>
    <w:basedOn w:val="Nadpis5N"/>
    <w:link w:val="TITUL4Char"/>
    <w:uiPriority w:val="5"/>
    <w:qFormat/>
    <w:rsid w:val="00E617CE"/>
    <w:pPr>
      <w:contextualSpacing/>
      <w:jc w:val="left"/>
      <w:outlineLvl w:val="9"/>
    </w:pPr>
  </w:style>
  <w:style w:type="character" w:customStyle="1" w:styleId="TITUL3Char">
    <w:name w:val="TITUL3 Char"/>
    <w:link w:val="TITUL3"/>
    <w:uiPriority w:val="5"/>
    <w:rsid w:val="00E617CE"/>
    <w:rPr>
      <w:rFonts w:eastAsia="Times New Roman" w:cs="Calibri"/>
      <w:b/>
      <w:bCs/>
      <w:iCs w:val="0"/>
      <w:caps w:val="0"/>
      <w:color w:val="15BAE5"/>
      <w:sz w:val="26"/>
      <w:szCs w:val="28"/>
      <w:lang w:eastAsia="cs-CZ"/>
    </w:rPr>
  </w:style>
  <w:style w:type="paragraph" w:customStyle="1" w:styleId="Nadpismodrneslovan">
    <w:name w:val="Nadpis modrý nečíslovaný"/>
    <w:basedOn w:val="Normln"/>
    <w:next w:val="Normln"/>
    <w:link w:val="NadpismodrneslovanChar"/>
    <w:uiPriority w:val="3"/>
    <w:qFormat/>
    <w:rsid w:val="00125DC0"/>
    <w:pPr>
      <w:keepNext/>
      <w:spacing w:before="240"/>
      <w:contextualSpacing/>
    </w:pPr>
    <w:rPr>
      <w:b/>
      <w:color w:val="15BAE5"/>
      <w:lang w:eastAsia="cs-CZ"/>
    </w:rPr>
  </w:style>
  <w:style w:type="character" w:customStyle="1" w:styleId="TITUL4Char">
    <w:name w:val="TITUL4 Char"/>
    <w:link w:val="TITUL4"/>
    <w:uiPriority w:val="5"/>
    <w:rsid w:val="00E617CE"/>
    <w:rPr>
      <w:rFonts w:eastAsia="Times New Roman" w:cs="Calibri"/>
      <w:b/>
      <w:bCs/>
      <w:iCs/>
      <w:sz w:val="18"/>
      <w:szCs w:val="26"/>
      <w:lang w:eastAsia="cs-CZ"/>
    </w:rPr>
  </w:style>
  <w:style w:type="paragraph" w:customStyle="1" w:styleId="Xern1">
    <w:name w:val="X_černá1"/>
    <w:basedOn w:val="Normln"/>
    <w:link w:val="Xern1Char"/>
    <w:uiPriority w:val="9"/>
    <w:qFormat/>
    <w:rsid w:val="00125DC0"/>
    <w:rPr>
      <w:lang w:eastAsia="cs-CZ"/>
    </w:rPr>
  </w:style>
  <w:style w:type="character" w:customStyle="1" w:styleId="NadpismodrneslovanChar">
    <w:name w:val="Nadpis modrý nečíslovaný Char"/>
    <w:link w:val="Nadpismodrneslovan"/>
    <w:uiPriority w:val="3"/>
    <w:rsid w:val="000E2F07"/>
    <w:rPr>
      <w:b/>
      <w:color w:val="15BAE5"/>
      <w:sz w:val="18"/>
      <w:lang w:eastAsia="cs-CZ"/>
    </w:rPr>
  </w:style>
  <w:style w:type="paragraph" w:customStyle="1" w:styleId="Xmodr1">
    <w:name w:val="X_modrá1"/>
    <w:basedOn w:val="Normln"/>
    <w:link w:val="Xmodr1Char"/>
    <w:uiPriority w:val="9"/>
    <w:qFormat/>
    <w:rsid w:val="00125DC0"/>
    <w:rPr>
      <w:color w:val="15BAE5"/>
      <w:lang w:eastAsia="cs-CZ"/>
    </w:rPr>
  </w:style>
  <w:style w:type="character" w:customStyle="1" w:styleId="Xern1Char">
    <w:name w:val="X_černá1 Char"/>
    <w:link w:val="Xern1"/>
    <w:uiPriority w:val="9"/>
    <w:rsid w:val="000E2F07"/>
    <w:rPr>
      <w:sz w:val="18"/>
      <w:lang w:eastAsia="cs-CZ"/>
    </w:rPr>
  </w:style>
  <w:style w:type="paragraph" w:customStyle="1" w:styleId="Xoranov1">
    <w:name w:val="X_oranžová1"/>
    <w:basedOn w:val="Normln"/>
    <w:link w:val="Xoranov1Char"/>
    <w:uiPriority w:val="9"/>
    <w:qFormat/>
    <w:rsid w:val="00AB6EA3"/>
    <w:rPr>
      <w:color w:val="FFC000"/>
      <w:lang w:eastAsia="cs-CZ"/>
    </w:rPr>
  </w:style>
  <w:style w:type="character" w:customStyle="1" w:styleId="Xmodr1Char">
    <w:name w:val="X_modrá1 Char"/>
    <w:link w:val="Xmodr1"/>
    <w:uiPriority w:val="9"/>
    <w:rsid w:val="000E2F07"/>
    <w:rPr>
      <w:color w:val="15BAE5"/>
      <w:sz w:val="18"/>
      <w:lang w:eastAsia="cs-CZ"/>
    </w:rPr>
  </w:style>
  <w:style w:type="paragraph" w:customStyle="1" w:styleId="Xed1">
    <w:name w:val="X_šedá1"/>
    <w:basedOn w:val="Normln"/>
    <w:link w:val="Xed1Char"/>
    <w:uiPriority w:val="9"/>
    <w:qFormat/>
    <w:rsid w:val="00125DC0"/>
    <w:rPr>
      <w:color w:val="878787"/>
      <w:lang w:eastAsia="cs-CZ"/>
    </w:rPr>
  </w:style>
  <w:style w:type="character" w:customStyle="1" w:styleId="Xoranov1Char">
    <w:name w:val="X_oranžová1 Char"/>
    <w:link w:val="Xoranov1"/>
    <w:uiPriority w:val="9"/>
    <w:rsid w:val="00AB6EA3"/>
    <w:rPr>
      <w:color w:val="FFC000"/>
      <w:lang w:eastAsia="cs-CZ"/>
    </w:rPr>
  </w:style>
  <w:style w:type="paragraph" w:customStyle="1" w:styleId="Xmodr2">
    <w:name w:val="X_modrá2"/>
    <w:basedOn w:val="Normln"/>
    <w:link w:val="Xmodr2Char"/>
    <w:uiPriority w:val="9"/>
    <w:qFormat/>
    <w:rsid w:val="00AB6EA3"/>
    <w:rPr>
      <w:color w:val="146A8A"/>
      <w:lang w:eastAsia="cs-CZ"/>
    </w:rPr>
  </w:style>
  <w:style w:type="character" w:customStyle="1" w:styleId="Xed1Char">
    <w:name w:val="X_šedá1 Char"/>
    <w:link w:val="Xed1"/>
    <w:uiPriority w:val="9"/>
    <w:rsid w:val="000E2F07"/>
    <w:rPr>
      <w:color w:val="878787"/>
      <w:sz w:val="18"/>
      <w:lang w:eastAsia="cs-CZ"/>
    </w:rPr>
  </w:style>
  <w:style w:type="paragraph" w:customStyle="1" w:styleId="Xerven">
    <w:name w:val="X_červená"/>
    <w:basedOn w:val="Normln"/>
    <w:link w:val="XervenChar"/>
    <w:uiPriority w:val="9"/>
    <w:qFormat/>
    <w:rsid w:val="00AB6EA3"/>
    <w:rPr>
      <w:color w:val="E53B19"/>
      <w:lang w:eastAsia="cs-CZ"/>
    </w:rPr>
  </w:style>
  <w:style w:type="character" w:customStyle="1" w:styleId="Xmodr2Char">
    <w:name w:val="X_modrá2 Char"/>
    <w:link w:val="Xmodr2"/>
    <w:uiPriority w:val="9"/>
    <w:rsid w:val="00AB6EA3"/>
    <w:rPr>
      <w:color w:val="146A8A"/>
      <w:lang w:eastAsia="cs-CZ"/>
    </w:rPr>
  </w:style>
  <w:style w:type="paragraph" w:customStyle="1" w:styleId="Xhnd">
    <w:name w:val="X_hnědá"/>
    <w:basedOn w:val="Normln"/>
    <w:link w:val="XhndChar"/>
    <w:uiPriority w:val="9"/>
    <w:qFormat/>
    <w:rsid w:val="00125DC0"/>
    <w:rPr>
      <w:color w:val="C00000"/>
      <w:lang w:eastAsia="cs-CZ"/>
    </w:rPr>
  </w:style>
  <w:style w:type="character" w:customStyle="1" w:styleId="XervenChar">
    <w:name w:val="X_červená Char"/>
    <w:link w:val="Xerven"/>
    <w:uiPriority w:val="9"/>
    <w:rsid w:val="00AB6EA3"/>
    <w:rPr>
      <w:color w:val="E53B19"/>
      <w:lang w:eastAsia="cs-CZ"/>
    </w:rPr>
  </w:style>
  <w:style w:type="character" w:customStyle="1" w:styleId="Zdraznnjemn1">
    <w:name w:val="Zdůraznění – jemné1"/>
    <w:uiPriority w:val="18"/>
    <w:qFormat/>
    <w:rsid w:val="000E2F07"/>
    <w:rPr>
      <w:b/>
      <w:i/>
      <w:iCs/>
      <w:color w:val="auto"/>
    </w:rPr>
  </w:style>
  <w:style w:type="character" w:customStyle="1" w:styleId="XhndChar">
    <w:name w:val="X_hnědá Char"/>
    <w:link w:val="Xhnd"/>
    <w:uiPriority w:val="9"/>
    <w:rsid w:val="000E2F07"/>
    <w:rPr>
      <w:color w:val="C00000"/>
      <w:sz w:val="1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EC4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tc-atrium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tc-telekomunikace.cz" TargetMode="External"/><Relationship Id="rId1" Type="http://schemas.openxmlformats.org/officeDocument/2006/relationships/hyperlink" Target="mailto:info@ttc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.krepinsky\AppData\Local\Microsoft\Windows\Temporary%20Internet%20Files\Content.IE5\HAKFAHNS\TTC_TELEKOMUNIKACE_Hlavickovy_papir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TTC_TELEKOMUNIKACE_Hlavickovy_papir</Template>
  <TotalTime>3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</CharactersWithSpaces>
  <SharedDoc>false</SharedDoc>
  <HLinks>
    <vt:vector size="24" baseType="variant">
      <vt:variant>
        <vt:i4>1048605</vt:i4>
      </vt:variant>
      <vt:variant>
        <vt:i4>9</vt:i4>
      </vt:variant>
      <vt:variant>
        <vt:i4>0</vt:i4>
      </vt:variant>
      <vt:variant>
        <vt:i4>5</vt:i4>
      </vt:variant>
      <vt:variant>
        <vt:lpwstr>http://www.ttc-telekomunikace.cz</vt:lpwstr>
      </vt:variant>
      <vt:variant>
        <vt:lpwstr/>
      </vt:variant>
      <vt:variant>
        <vt:i4>852031</vt:i4>
      </vt:variant>
      <vt:variant>
        <vt:i4>6</vt:i4>
      </vt:variant>
      <vt:variant>
        <vt:i4>0</vt:i4>
      </vt:variant>
      <vt:variant>
        <vt:i4>5</vt:i4>
      </vt:variant>
      <vt:variant>
        <vt:lpwstr>mailto:info@ttc.cz</vt:lpwstr>
      </vt:variant>
      <vt:variant>
        <vt:lpwstr/>
      </vt:variant>
      <vt:variant>
        <vt:i4>1048605</vt:i4>
      </vt:variant>
      <vt:variant>
        <vt:i4>3</vt:i4>
      </vt:variant>
      <vt:variant>
        <vt:i4>0</vt:i4>
      </vt:variant>
      <vt:variant>
        <vt:i4>5</vt:i4>
      </vt:variant>
      <vt:variant>
        <vt:lpwstr>http://www.ttc-telekomunikace.cz</vt:lpwstr>
      </vt:variant>
      <vt:variant>
        <vt:lpwstr/>
      </vt:variant>
      <vt:variant>
        <vt:i4>852031</vt:i4>
      </vt:variant>
      <vt:variant>
        <vt:i4>0</vt:i4>
      </vt:variant>
      <vt:variant>
        <vt:i4>0</vt:i4>
      </vt:variant>
      <vt:variant>
        <vt:i4>5</vt:i4>
      </vt:variant>
      <vt:variant>
        <vt:lpwstr>mailto:info@ttc.cz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Křepinský</dc:creator>
  <cp:keywords/>
  <cp:lastModifiedBy>Jaroslav Kubec</cp:lastModifiedBy>
  <cp:revision>2</cp:revision>
  <cp:lastPrinted>2019-01-07T07:11:00Z</cp:lastPrinted>
  <dcterms:created xsi:type="dcterms:W3CDTF">2022-03-23T10:20:00Z</dcterms:created>
  <dcterms:modified xsi:type="dcterms:W3CDTF">2022-03-23T10:20:00Z</dcterms:modified>
</cp:coreProperties>
</file>